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432DC" w14:textId="745AC75E" w:rsidR="00FC1CD3" w:rsidRPr="00401280" w:rsidRDefault="00FD071F" w:rsidP="00F320CA">
      <w:pPr>
        <w:jc w:val="right"/>
      </w:pPr>
      <w:r w:rsidRPr="00401280">
        <w:t>P</w:t>
      </w:r>
      <w:r w:rsidR="00F320CA" w:rsidRPr="00401280">
        <w:t>rojektas</w:t>
      </w:r>
    </w:p>
    <w:p w14:paraId="2B400D4C" w14:textId="77777777" w:rsidR="00FD071F" w:rsidRPr="00401280" w:rsidRDefault="00FD071F" w:rsidP="00F320CA">
      <w:pPr>
        <w:jc w:val="right"/>
      </w:pPr>
    </w:p>
    <w:p w14:paraId="534ADB53" w14:textId="77777777" w:rsidR="00FC1CD3" w:rsidRPr="00401280" w:rsidRDefault="00F20019">
      <w:pPr>
        <w:jc w:val="center"/>
        <w:rPr>
          <w:b/>
        </w:rPr>
      </w:pPr>
      <w:r w:rsidRPr="00401280">
        <w:rPr>
          <w:b/>
        </w:rPr>
        <w:t>JURBARKO RAJONO SAVIVALDYBĖS TARYBA</w:t>
      </w:r>
    </w:p>
    <w:p w14:paraId="79CCDA43" w14:textId="77777777" w:rsidR="00FC1CD3" w:rsidRPr="00401280" w:rsidRDefault="00FC1CD3"/>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401280" w:rsidRPr="00401280" w14:paraId="620D7A85" w14:textId="77777777">
        <w:trPr>
          <w:cantSplit/>
        </w:trPr>
        <w:tc>
          <w:tcPr>
            <w:tcW w:w="9654" w:type="dxa"/>
            <w:tcBorders>
              <w:top w:val="nil"/>
              <w:left w:val="nil"/>
              <w:bottom w:val="nil"/>
              <w:right w:val="nil"/>
            </w:tcBorders>
          </w:tcPr>
          <w:p w14:paraId="42DE37BF" w14:textId="77777777" w:rsidR="00FC1CD3" w:rsidRPr="00401280" w:rsidRDefault="00F20019">
            <w:pPr>
              <w:pStyle w:val="Antrat1"/>
              <w:rPr>
                <w:caps/>
                <w:szCs w:val="24"/>
                <w:lang w:val="lt-LT"/>
              </w:rPr>
            </w:pPr>
            <w:r w:rsidRPr="00401280">
              <w:rPr>
                <w:szCs w:val="24"/>
                <w:lang w:val="lt-LT"/>
              </w:rPr>
              <w:t>SPRENDIMAS</w:t>
            </w:r>
          </w:p>
        </w:tc>
      </w:tr>
      <w:tr w:rsidR="00401280" w:rsidRPr="00401280" w14:paraId="49945F3A" w14:textId="77777777">
        <w:trPr>
          <w:cantSplit/>
        </w:trPr>
        <w:tc>
          <w:tcPr>
            <w:tcW w:w="9654" w:type="dxa"/>
            <w:tcBorders>
              <w:top w:val="nil"/>
              <w:left w:val="nil"/>
              <w:bottom w:val="nil"/>
              <w:right w:val="nil"/>
            </w:tcBorders>
          </w:tcPr>
          <w:p w14:paraId="3A221BE1" w14:textId="5FD0AE40" w:rsidR="00FC1CD3" w:rsidRPr="00401280" w:rsidRDefault="00AE2134" w:rsidP="00237894">
            <w:pPr>
              <w:pStyle w:val="Antrats"/>
              <w:tabs>
                <w:tab w:val="left" w:pos="1296"/>
              </w:tabs>
              <w:jc w:val="center"/>
              <w:rPr>
                <w:b/>
                <w:noProof/>
              </w:rPr>
            </w:pPr>
            <w:r w:rsidRPr="00AE2134">
              <w:rPr>
                <w:b/>
              </w:rPr>
              <w:t>DĖL PATALPŲ VYDŪNO G. 56D, JURBARKO M., NUOMOS</w:t>
            </w:r>
            <w:r w:rsidR="00C86B52" w:rsidRPr="00401280">
              <w:rPr>
                <w:b/>
              </w:rPr>
              <w:fldChar w:fldCharType="begin">
                <w:ffData>
                  <w:name w:val="DOC_DATA"/>
                  <w:enabled/>
                  <w:calcOnExit w:val="0"/>
                  <w:textInput>
                    <w:default w:val="{$DOC_DATA}"/>
                  </w:textInput>
                </w:ffData>
              </w:fldChar>
            </w:r>
            <w:r w:rsidR="00F20019" w:rsidRPr="00401280">
              <w:rPr>
                <w:b/>
              </w:rPr>
              <w:instrText xml:space="preserve"> FORMTEXT </w:instrText>
            </w:r>
            <w:r w:rsidR="00C86B52" w:rsidRPr="00401280">
              <w:rPr>
                <w:b/>
              </w:rPr>
            </w:r>
            <w:r w:rsidR="00C86B52" w:rsidRPr="00401280">
              <w:rPr>
                <w:b/>
              </w:rPr>
              <w:fldChar w:fldCharType="separate"/>
            </w:r>
            <w:r w:rsidR="00C86B52" w:rsidRPr="00401280">
              <w:rPr>
                <w:b/>
              </w:rPr>
              <w:fldChar w:fldCharType="end"/>
            </w:r>
          </w:p>
        </w:tc>
      </w:tr>
      <w:tr w:rsidR="00401280" w:rsidRPr="00401280" w14:paraId="581A330B" w14:textId="77777777">
        <w:trPr>
          <w:cantSplit/>
        </w:trPr>
        <w:tc>
          <w:tcPr>
            <w:tcW w:w="9654" w:type="dxa"/>
            <w:tcBorders>
              <w:top w:val="nil"/>
              <w:left w:val="nil"/>
              <w:bottom w:val="nil"/>
              <w:right w:val="nil"/>
            </w:tcBorders>
          </w:tcPr>
          <w:p w14:paraId="5C1621C4" w14:textId="77777777" w:rsidR="00FC1CD3" w:rsidRPr="00401280" w:rsidRDefault="00FC1CD3">
            <w:pPr>
              <w:pStyle w:val="Antrats"/>
              <w:tabs>
                <w:tab w:val="left" w:pos="1296"/>
              </w:tabs>
              <w:jc w:val="center"/>
              <w:rPr>
                <w:b/>
                <w:caps/>
              </w:rPr>
            </w:pPr>
          </w:p>
        </w:tc>
      </w:tr>
      <w:tr w:rsidR="00401280" w:rsidRPr="00401280" w14:paraId="2A838EE3" w14:textId="77777777">
        <w:trPr>
          <w:cantSplit/>
        </w:trPr>
        <w:tc>
          <w:tcPr>
            <w:tcW w:w="9654" w:type="dxa"/>
            <w:tcBorders>
              <w:top w:val="nil"/>
              <w:left w:val="nil"/>
              <w:bottom w:val="nil"/>
              <w:right w:val="nil"/>
            </w:tcBorders>
          </w:tcPr>
          <w:p w14:paraId="00251AD8" w14:textId="39B9E7A8" w:rsidR="00FC1CD3" w:rsidRPr="00401280" w:rsidRDefault="00AE2134" w:rsidP="00D95B97">
            <w:pPr>
              <w:pStyle w:val="Antrats"/>
              <w:tabs>
                <w:tab w:val="left" w:pos="1296"/>
              </w:tabs>
              <w:jc w:val="center"/>
              <w:rPr>
                <w:b/>
                <w:caps/>
              </w:rPr>
            </w:pPr>
            <w:r>
              <w:t xml:space="preserve">2026 m. rugpjūčio </w:t>
            </w:r>
            <w:r w:rsidR="00F43189">
              <w:t xml:space="preserve">13 </w:t>
            </w:r>
            <w:r w:rsidR="00C54CE5" w:rsidRPr="00401280">
              <w:t xml:space="preserve">d. Nr. </w:t>
            </w:r>
            <w:r>
              <w:t>TSP-</w:t>
            </w:r>
            <w:r w:rsidR="00F43189">
              <w:t>272</w:t>
            </w:r>
          </w:p>
        </w:tc>
      </w:tr>
      <w:tr w:rsidR="00FC1CD3" w:rsidRPr="00401280" w14:paraId="5F37424E" w14:textId="77777777">
        <w:trPr>
          <w:cantSplit/>
        </w:trPr>
        <w:tc>
          <w:tcPr>
            <w:tcW w:w="9654" w:type="dxa"/>
            <w:tcBorders>
              <w:top w:val="nil"/>
              <w:left w:val="nil"/>
              <w:bottom w:val="nil"/>
              <w:right w:val="nil"/>
            </w:tcBorders>
          </w:tcPr>
          <w:p w14:paraId="140D59B5" w14:textId="77777777" w:rsidR="00FC1CD3" w:rsidRPr="00401280" w:rsidRDefault="00F20019">
            <w:pPr>
              <w:jc w:val="center"/>
            </w:pPr>
            <w:r w:rsidRPr="00401280">
              <w:t>Jurbarkas</w:t>
            </w:r>
          </w:p>
        </w:tc>
      </w:tr>
    </w:tbl>
    <w:p w14:paraId="6393A426" w14:textId="77777777" w:rsidR="00432FFE" w:rsidRPr="00401280" w:rsidRDefault="00432FFE">
      <w:pPr>
        <w:jc w:val="both"/>
      </w:pPr>
    </w:p>
    <w:p w14:paraId="320D2351" w14:textId="77777777" w:rsidR="00432FFE" w:rsidRPr="00401280" w:rsidRDefault="00432FFE">
      <w:pPr>
        <w:jc w:val="both"/>
      </w:pPr>
    </w:p>
    <w:p w14:paraId="3D10A847" w14:textId="5C68B0B7" w:rsidR="00A40C8E" w:rsidRPr="00401280" w:rsidRDefault="00283794" w:rsidP="002F3F5F">
      <w:pPr>
        <w:pStyle w:val="Pagrindinistekstas"/>
        <w:ind w:firstLine="561"/>
      </w:pPr>
      <w:r w:rsidRPr="00401280">
        <w:t>Vadovaudamasi Lietuvos Respublikos vietos savivaldos įstatymo 1</w:t>
      </w:r>
      <w:r w:rsidR="00AE2134">
        <w:t>5</w:t>
      </w:r>
      <w:r w:rsidRPr="00401280">
        <w:t xml:space="preserve"> straipsnio 2 dalies</w:t>
      </w:r>
      <w:r w:rsidR="00B52D7F">
        <w:t xml:space="preserve"> </w:t>
      </w:r>
      <w:r w:rsidR="00B52D7F">
        <w:br/>
      </w:r>
      <w:r w:rsidR="00AE2134">
        <w:t>19</w:t>
      </w:r>
      <w:r w:rsidRPr="00401280">
        <w:t xml:space="preserve"> punktu, Lietuvos Respublikos valstybės ir savivaldybių turto valdymo, naudojimo ir disponavimo juo </w:t>
      </w:r>
      <w:r w:rsidRPr="00EE6748">
        <w:t xml:space="preserve">įstatymo </w:t>
      </w:r>
      <w:r w:rsidR="00C3703C" w:rsidRPr="00EE6748">
        <w:t>15 straipsni</w:t>
      </w:r>
      <w:r w:rsidR="0027647C">
        <w:t>u</w:t>
      </w:r>
      <w:r w:rsidRPr="00EE6748">
        <w:t xml:space="preserve">, </w:t>
      </w:r>
      <w:r w:rsidR="00C3703C" w:rsidRPr="00EE6748">
        <w:rPr>
          <w:szCs w:val="24"/>
        </w:rPr>
        <w:t>Jurbarko rajono</w:t>
      </w:r>
      <w:r w:rsidR="00C3703C" w:rsidRPr="00401280">
        <w:rPr>
          <w:szCs w:val="24"/>
        </w:rPr>
        <w:t xml:space="preserve"> savivaldybei nuosavybės teise priklausančio turto valdymo, naudojimo ir disponavimo juo tvarkos aprašo, patvirtinto Jurbarko rajono savivaldybės tarybos 2014 m. lapkričio 27 d. sprendimu</w:t>
      </w:r>
      <w:r w:rsidR="00B52D7F">
        <w:rPr>
          <w:szCs w:val="24"/>
        </w:rPr>
        <w:t xml:space="preserve"> </w:t>
      </w:r>
      <w:r w:rsidR="00C3703C" w:rsidRPr="00401280">
        <w:rPr>
          <w:szCs w:val="24"/>
        </w:rPr>
        <w:t xml:space="preserve">Nr. T2-338 „Dėl Jurbarko rajono savivaldybei nuosavybės teise priklausančio turto valdymo, naudojimo ir disponavimo juo </w:t>
      </w:r>
      <w:r w:rsidR="00DB267B" w:rsidRPr="00B52D7F">
        <w:rPr>
          <w:szCs w:val="24"/>
        </w:rPr>
        <w:t xml:space="preserve">tvarkos“, </w:t>
      </w:r>
      <w:r w:rsidR="0027647C">
        <w:rPr>
          <w:szCs w:val="24"/>
        </w:rPr>
        <w:br/>
      </w:r>
      <w:r w:rsidR="00DB267B" w:rsidRPr="00B52D7F">
        <w:rPr>
          <w:szCs w:val="24"/>
        </w:rPr>
        <w:t xml:space="preserve">34.1 </w:t>
      </w:r>
      <w:r w:rsidR="009176AD" w:rsidRPr="00B52D7F">
        <w:rPr>
          <w:szCs w:val="24"/>
        </w:rPr>
        <w:t xml:space="preserve">papunkčiu </w:t>
      </w:r>
      <w:r w:rsidR="00DB267B" w:rsidRPr="00B52D7F">
        <w:rPr>
          <w:szCs w:val="24"/>
        </w:rPr>
        <w:t>ir 3</w:t>
      </w:r>
      <w:r w:rsidR="000D5C9A" w:rsidRPr="00B52D7F">
        <w:rPr>
          <w:szCs w:val="24"/>
        </w:rPr>
        <w:t>8</w:t>
      </w:r>
      <w:r w:rsidR="00DB267B" w:rsidRPr="00B52D7F">
        <w:rPr>
          <w:szCs w:val="24"/>
        </w:rPr>
        <w:t xml:space="preserve"> punkt</w:t>
      </w:r>
      <w:r w:rsidR="009176AD" w:rsidRPr="00B52D7F">
        <w:rPr>
          <w:szCs w:val="24"/>
        </w:rPr>
        <w:t>u</w:t>
      </w:r>
      <w:r w:rsidR="003D08FF" w:rsidRPr="00B52D7F">
        <w:rPr>
          <w:szCs w:val="24"/>
        </w:rPr>
        <w:t xml:space="preserve"> </w:t>
      </w:r>
      <w:r w:rsidR="00551AA9">
        <w:rPr>
          <w:szCs w:val="24"/>
        </w:rPr>
        <w:t>bei</w:t>
      </w:r>
      <w:r w:rsidR="003D08FF" w:rsidRPr="00401280">
        <w:rPr>
          <w:szCs w:val="24"/>
        </w:rPr>
        <w:t xml:space="preserve"> atsižvelgdama į </w:t>
      </w:r>
      <w:r w:rsidR="00432FFE" w:rsidRPr="00401280">
        <w:rPr>
          <w:szCs w:val="24"/>
        </w:rPr>
        <w:t xml:space="preserve">viešosios įstaigos </w:t>
      </w:r>
      <w:r w:rsidR="003D08FF" w:rsidRPr="00401280">
        <w:rPr>
          <w:szCs w:val="24"/>
        </w:rPr>
        <w:t xml:space="preserve">Jurbarko rajono </w:t>
      </w:r>
      <w:r w:rsidR="00432FFE" w:rsidRPr="00401280">
        <w:rPr>
          <w:szCs w:val="24"/>
        </w:rPr>
        <w:t>p</w:t>
      </w:r>
      <w:r w:rsidR="003D08FF" w:rsidRPr="00401280">
        <w:rPr>
          <w:szCs w:val="24"/>
        </w:rPr>
        <w:t>i</w:t>
      </w:r>
      <w:r w:rsidR="00432FFE" w:rsidRPr="00401280">
        <w:rPr>
          <w:szCs w:val="24"/>
        </w:rPr>
        <w:t>rmin</w:t>
      </w:r>
      <w:r w:rsidR="003D08FF" w:rsidRPr="00401280">
        <w:rPr>
          <w:szCs w:val="24"/>
        </w:rPr>
        <w:t xml:space="preserve">ės </w:t>
      </w:r>
      <w:r w:rsidR="00432FFE" w:rsidRPr="00401280">
        <w:rPr>
          <w:szCs w:val="24"/>
        </w:rPr>
        <w:t>sve</w:t>
      </w:r>
      <w:r w:rsidR="003D08FF" w:rsidRPr="00401280">
        <w:rPr>
          <w:szCs w:val="24"/>
        </w:rPr>
        <w:t>i</w:t>
      </w:r>
      <w:r w:rsidR="00432FFE" w:rsidRPr="00401280">
        <w:rPr>
          <w:szCs w:val="24"/>
        </w:rPr>
        <w:t>kat</w:t>
      </w:r>
      <w:r w:rsidR="003D08FF" w:rsidRPr="00401280">
        <w:rPr>
          <w:szCs w:val="24"/>
        </w:rPr>
        <w:t xml:space="preserve">os </w:t>
      </w:r>
      <w:r w:rsidR="00432FFE" w:rsidRPr="00401280">
        <w:rPr>
          <w:szCs w:val="24"/>
        </w:rPr>
        <w:t>pr</w:t>
      </w:r>
      <w:r w:rsidR="003D08FF" w:rsidRPr="00401280">
        <w:rPr>
          <w:szCs w:val="24"/>
        </w:rPr>
        <w:t>i</w:t>
      </w:r>
      <w:r w:rsidR="00432FFE" w:rsidRPr="00401280">
        <w:rPr>
          <w:szCs w:val="24"/>
        </w:rPr>
        <w:t>ež</w:t>
      </w:r>
      <w:r w:rsidR="003D08FF" w:rsidRPr="00401280">
        <w:rPr>
          <w:szCs w:val="24"/>
        </w:rPr>
        <w:t>i</w:t>
      </w:r>
      <w:r w:rsidR="00432FFE" w:rsidRPr="00401280">
        <w:rPr>
          <w:szCs w:val="24"/>
        </w:rPr>
        <w:t>ūros c</w:t>
      </w:r>
      <w:r w:rsidR="003D08FF" w:rsidRPr="00401280">
        <w:rPr>
          <w:szCs w:val="24"/>
        </w:rPr>
        <w:t>en</w:t>
      </w:r>
      <w:r w:rsidR="00432FFE" w:rsidRPr="00401280">
        <w:rPr>
          <w:szCs w:val="24"/>
        </w:rPr>
        <w:t>tr</w:t>
      </w:r>
      <w:r w:rsidR="003D08FF" w:rsidRPr="00401280">
        <w:rPr>
          <w:szCs w:val="24"/>
        </w:rPr>
        <w:t xml:space="preserve">o </w:t>
      </w:r>
      <w:r w:rsidR="00FD071F" w:rsidRPr="00401280">
        <w:rPr>
          <w:szCs w:val="24"/>
        </w:rPr>
        <w:t>202</w:t>
      </w:r>
      <w:r w:rsidR="00AE2134">
        <w:rPr>
          <w:szCs w:val="24"/>
        </w:rPr>
        <w:t>6</w:t>
      </w:r>
      <w:r w:rsidR="00FD071F" w:rsidRPr="00401280">
        <w:rPr>
          <w:szCs w:val="24"/>
        </w:rPr>
        <w:t xml:space="preserve"> m. </w:t>
      </w:r>
      <w:r w:rsidR="00AE2134">
        <w:rPr>
          <w:szCs w:val="24"/>
        </w:rPr>
        <w:t>liepos</w:t>
      </w:r>
      <w:r w:rsidR="00FD071F" w:rsidRPr="00401280">
        <w:rPr>
          <w:szCs w:val="24"/>
        </w:rPr>
        <w:t xml:space="preserve"> 1</w:t>
      </w:r>
      <w:r w:rsidR="00AE2134">
        <w:rPr>
          <w:szCs w:val="24"/>
        </w:rPr>
        <w:t>6</w:t>
      </w:r>
      <w:r w:rsidR="00FD071F" w:rsidRPr="00401280">
        <w:rPr>
          <w:szCs w:val="24"/>
        </w:rPr>
        <w:t xml:space="preserve"> d. raštą Nr. R1-</w:t>
      </w:r>
      <w:r w:rsidR="00AE2134">
        <w:rPr>
          <w:szCs w:val="24"/>
        </w:rPr>
        <w:t>294</w:t>
      </w:r>
      <w:r w:rsidR="00FD071F" w:rsidRPr="00401280">
        <w:rPr>
          <w:szCs w:val="24"/>
        </w:rPr>
        <w:t xml:space="preserve"> „Dėl </w:t>
      </w:r>
      <w:r w:rsidR="00AE2134">
        <w:rPr>
          <w:szCs w:val="24"/>
        </w:rPr>
        <w:t>patalpų nuomos</w:t>
      </w:r>
      <w:r w:rsidR="00FD071F" w:rsidRPr="00401280">
        <w:rPr>
          <w:szCs w:val="24"/>
        </w:rPr>
        <w:t>“</w:t>
      </w:r>
      <w:r w:rsidRPr="00401280">
        <w:t xml:space="preserve">, Jurbarko </w:t>
      </w:r>
      <w:r w:rsidR="00F43189">
        <w:t> </w:t>
      </w:r>
      <w:r w:rsidRPr="00401280">
        <w:t>rajono</w:t>
      </w:r>
      <w:r w:rsidR="00DB267B" w:rsidRPr="00401280">
        <w:t xml:space="preserve"> savivaldybės taryba </w:t>
      </w:r>
      <w:r w:rsidR="00DB267B" w:rsidRPr="00401280">
        <w:rPr>
          <w:spacing w:val="120"/>
        </w:rPr>
        <w:t>nu</w:t>
      </w:r>
      <w:r w:rsidRPr="00401280">
        <w:rPr>
          <w:spacing w:val="120"/>
        </w:rPr>
        <w:t>s</w:t>
      </w:r>
      <w:r w:rsidR="00DB267B" w:rsidRPr="00401280">
        <w:rPr>
          <w:spacing w:val="120"/>
        </w:rPr>
        <w:t>prendži</w:t>
      </w:r>
      <w:r w:rsidRPr="00401280">
        <w:t>a:</w:t>
      </w:r>
    </w:p>
    <w:p w14:paraId="53536114" w14:textId="29900D37" w:rsidR="00281A27" w:rsidRPr="00281A27" w:rsidRDefault="00283794" w:rsidP="00281A27">
      <w:pPr>
        <w:pStyle w:val="Betarp"/>
        <w:ind w:firstLine="720"/>
        <w:jc w:val="both"/>
      </w:pPr>
      <w:r w:rsidRPr="00401280">
        <w:t xml:space="preserve">1. </w:t>
      </w:r>
      <w:r w:rsidR="00281A27" w:rsidRPr="00281A27">
        <w:t xml:space="preserve">Leisti viešajai įstaigai Jurbarko rajono pirminės sveikatos priežiūros centrui </w:t>
      </w:r>
      <w:r w:rsidR="00281A27">
        <w:br/>
      </w:r>
      <w:r w:rsidR="00281A27" w:rsidRPr="00281A27">
        <w:t xml:space="preserve">(toliau – </w:t>
      </w:r>
      <w:r w:rsidR="00432B1A">
        <w:t>Į</w:t>
      </w:r>
      <w:r w:rsidR="00281A27" w:rsidRPr="00281A27">
        <w:t xml:space="preserve">staiga) viešo nuomos konkurso būdu išnuomoti Jurbarko rajono savivaldybei nuosavybės teise priklausančias, </w:t>
      </w:r>
      <w:r w:rsidR="00432B1A">
        <w:t>Į</w:t>
      </w:r>
      <w:r w:rsidR="00281A27" w:rsidRPr="00281A27">
        <w:t>staigos patikėjimo teise pagal patikėjimo sutartį valdomas 95,95 kv. m bendrojo ploto patalpas</w:t>
      </w:r>
      <w:r w:rsidR="00281A27" w:rsidRPr="00281A27">
        <w:rPr>
          <w:b/>
          <w:bCs/>
        </w:rPr>
        <w:t>,</w:t>
      </w:r>
      <w:r w:rsidR="00281A27" w:rsidRPr="00281A27">
        <w:t xml:space="preserve"> pažymėtas indeksais nuo 7 iki 14, pastate – poliklinikoje, </w:t>
      </w:r>
      <w:r w:rsidR="004E47E9">
        <w:t xml:space="preserve">esančiame adresu: </w:t>
      </w:r>
      <w:r w:rsidR="00281A27" w:rsidRPr="00281A27">
        <w:t>Vydūno g. 56D, Jurbarke, unikalus Nr. 4400-0738-9280, farmacinei veiklai vykdyti</w:t>
      </w:r>
      <w:r w:rsidR="00281A27" w:rsidRPr="00281A27">
        <w:rPr>
          <w:b/>
          <w:bCs/>
        </w:rPr>
        <w:t>.</w:t>
      </w:r>
    </w:p>
    <w:p w14:paraId="03C21BC3" w14:textId="40C01967" w:rsidR="00283794" w:rsidRPr="00401280" w:rsidRDefault="00283794" w:rsidP="00281A27">
      <w:pPr>
        <w:pStyle w:val="Betarp"/>
        <w:ind w:firstLine="720"/>
        <w:jc w:val="both"/>
      </w:pPr>
      <w:r w:rsidRPr="00401280">
        <w:t>2. Nustatyti:</w:t>
      </w:r>
    </w:p>
    <w:p w14:paraId="48AFC07C" w14:textId="2860AECF" w:rsidR="00283794" w:rsidRPr="00401280" w:rsidRDefault="00133293" w:rsidP="00283794">
      <w:pPr>
        <w:pStyle w:val="Pagrindinistekstas"/>
        <w:ind w:firstLine="720"/>
      </w:pPr>
      <w:r w:rsidRPr="00401280">
        <w:t>2.1. nuomos terminą – iki 20</w:t>
      </w:r>
      <w:r w:rsidR="00DD1EAE">
        <w:t>31</w:t>
      </w:r>
      <w:r w:rsidR="00C3703C" w:rsidRPr="00401280">
        <w:t xml:space="preserve"> m. </w:t>
      </w:r>
      <w:r w:rsidR="00F109CA" w:rsidRPr="00401280">
        <w:t>rug</w:t>
      </w:r>
      <w:r w:rsidR="00DD1EAE">
        <w:t>sėjo</w:t>
      </w:r>
      <w:r w:rsidR="00237894" w:rsidRPr="00401280">
        <w:t xml:space="preserve"> </w:t>
      </w:r>
      <w:r w:rsidR="00283794" w:rsidRPr="00401280">
        <w:t>1 d.</w:t>
      </w:r>
      <w:r w:rsidR="005C1DD1" w:rsidRPr="00401280">
        <w:t>;</w:t>
      </w:r>
    </w:p>
    <w:p w14:paraId="19783B2D" w14:textId="461A152A" w:rsidR="00283794" w:rsidRPr="00401280" w:rsidRDefault="00283794" w:rsidP="00283794">
      <w:pPr>
        <w:pStyle w:val="Pagrindinistekstas"/>
      </w:pPr>
      <w:r w:rsidRPr="00401280">
        <w:tab/>
        <w:t xml:space="preserve">2.2. pradinę nuomos kainą – </w:t>
      </w:r>
      <w:r w:rsidR="002728B0">
        <w:t xml:space="preserve">1,89 </w:t>
      </w:r>
      <w:r w:rsidR="00166138" w:rsidRPr="00401280">
        <w:t>Eur</w:t>
      </w:r>
      <w:r w:rsidRPr="00401280">
        <w:t xml:space="preserve"> </w:t>
      </w:r>
      <w:r w:rsidR="006329AD" w:rsidRPr="00401280">
        <w:t xml:space="preserve">už 1 kv. m </w:t>
      </w:r>
      <w:r w:rsidRPr="00401280">
        <w:t>per mėnesį</w:t>
      </w:r>
      <w:r w:rsidR="00EA0B13" w:rsidRPr="00401280">
        <w:t>;</w:t>
      </w:r>
    </w:p>
    <w:p w14:paraId="3482F6EE" w14:textId="4882E84C" w:rsidR="00D67607" w:rsidRPr="00401280" w:rsidRDefault="00EA0B13" w:rsidP="00E34662">
      <w:pPr>
        <w:pStyle w:val="Pagrindinistekstas"/>
      </w:pPr>
      <w:r w:rsidRPr="00401280">
        <w:tab/>
        <w:t>2.3</w:t>
      </w:r>
      <w:r w:rsidR="008E3FFB" w:rsidRPr="00401280">
        <w:t>.</w:t>
      </w:r>
      <w:r w:rsidRPr="00401280">
        <w:t xml:space="preserve"> </w:t>
      </w:r>
      <w:r w:rsidR="00E34662" w:rsidRPr="00E34662">
        <w:t>patalpų naudojimo paskirtį – farmacinei veiklai vykdyti.</w:t>
      </w:r>
    </w:p>
    <w:p w14:paraId="01687C7E" w14:textId="375050C5" w:rsidR="00B45FEE" w:rsidRPr="00B45FEE" w:rsidRDefault="00283794" w:rsidP="00B45FEE">
      <w:pPr>
        <w:pStyle w:val="Pagrindinistekstas"/>
      </w:pPr>
      <w:r w:rsidRPr="00401280">
        <w:tab/>
      </w:r>
      <w:r w:rsidR="00B45FEE" w:rsidRPr="00B45FEE">
        <w:t xml:space="preserve">Šis sprendimas per vieną mėnesį nuo jo paskelbimo arba įteikimo dienos gali būti skundžiamas Lietuvos administracinių ginčų komisijos Kauno apygardos skyriui </w:t>
      </w:r>
      <w:r w:rsidR="00B45FEE" w:rsidRPr="00B45FEE">
        <w:br/>
        <w:t>(A. Juozapavičiaus pr. 57, Kaunas) Lietuvos Respublikos ikiteisminio administracinių ginčų nagrinėjimo tvarkos įstatymo nustatyta tvarka arba Regionų administraciniam teismui, skundą (prašymą, pareiškimą) paduodant bet kuriuose teismo rūmuose (A. Mickevičiaus g. 8A, Kaunas, Žygimantų g. 2, Vilnius, Galinio Pylimo g. 9, Klaipėda, Dvaro g. 80, Šiauliai, Respublikos g. 62, Panevėžys), arba per Lietuvos teismų elektroninių paslaugų portalą (</w:t>
      </w:r>
      <w:hyperlink r:id="rId7" w:history="1">
        <w:r w:rsidR="00B45FEE" w:rsidRPr="00B45FEE">
          <w:rPr>
            <w:rStyle w:val="Hipersaitas"/>
          </w:rPr>
          <w:t>https://e.teismas.lt</w:t>
        </w:r>
      </w:hyperlink>
      <w:r w:rsidR="00B45FEE" w:rsidRPr="00B45FEE">
        <w:t xml:space="preserve">) Lietuvos </w:t>
      </w:r>
      <w:r w:rsidR="00F43189">
        <w:t> </w:t>
      </w:r>
      <w:r w:rsidR="00B45FEE" w:rsidRPr="00B45FEE">
        <w:t>Respublikos administracinių bylų teisenos įstatymo nustatyta tvarka.</w:t>
      </w:r>
    </w:p>
    <w:p w14:paraId="16DAEDD1" w14:textId="77777777" w:rsidR="00D71FEF" w:rsidRPr="00401280" w:rsidRDefault="00D71FEF">
      <w:pPr>
        <w:jc w:val="both"/>
      </w:pPr>
    </w:p>
    <w:tbl>
      <w:tblPr>
        <w:tblW w:w="0" w:type="auto"/>
        <w:tblInd w:w="108" w:type="dxa"/>
        <w:tblLook w:val="0000" w:firstRow="0" w:lastRow="0" w:firstColumn="0" w:lastColumn="0" w:noHBand="0" w:noVBand="0"/>
      </w:tblPr>
      <w:tblGrid>
        <w:gridCol w:w="4410"/>
        <w:gridCol w:w="4410"/>
      </w:tblGrid>
      <w:tr w:rsidR="00FC1CD3" w:rsidRPr="00401280" w14:paraId="3F9E0008" w14:textId="77777777">
        <w:trPr>
          <w:trHeight w:val="180"/>
        </w:trPr>
        <w:tc>
          <w:tcPr>
            <w:tcW w:w="4410" w:type="dxa"/>
          </w:tcPr>
          <w:p w14:paraId="67E225BE" w14:textId="5857CD2D" w:rsidR="00FC1CD3" w:rsidRPr="00401280" w:rsidRDefault="00DD1EAE">
            <w:r>
              <w:t>Savivaldybės meras</w:t>
            </w:r>
          </w:p>
        </w:tc>
        <w:tc>
          <w:tcPr>
            <w:tcW w:w="4410" w:type="dxa"/>
          </w:tcPr>
          <w:p w14:paraId="69CEDA6A" w14:textId="77777777" w:rsidR="00FC1CD3" w:rsidRPr="00401280" w:rsidRDefault="00FC1CD3">
            <w:pPr>
              <w:jc w:val="right"/>
            </w:pPr>
          </w:p>
        </w:tc>
      </w:tr>
    </w:tbl>
    <w:p w14:paraId="1C1D03F4" w14:textId="77777777" w:rsidR="00FD071F" w:rsidRPr="00401280" w:rsidRDefault="00FD071F"/>
    <w:p w14:paraId="7142A9B9" w14:textId="77777777" w:rsidR="00DD1EAE" w:rsidRPr="00DD1EAE" w:rsidRDefault="00DD1EAE" w:rsidP="00DD1EAE">
      <w:r w:rsidRPr="00DD1EAE">
        <w:t xml:space="preserve">Derino: </w:t>
      </w:r>
    </w:p>
    <w:p w14:paraId="257600E4" w14:textId="77777777" w:rsidR="00DD1EAE" w:rsidRPr="00DD1EAE" w:rsidRDefault="00DD1EAE" w:rsidP="00DD1EAE">
      <w:r w:rsidRPr="00DD1EAE">
        <w:t>Vicemerė G. Lukošienė</w:t>
      </w:r>
    </w:p>
    <w:p w14:paraId="3B0CE6D9" w14:textId="77777777" w:rsidR="00DD1EAE" w:rsidRPr="00DD1EAE" w:rsidRDefault="00DD1EAE" w:rsidP="00DD1EAE">
      <w:r w:rsidRPr="00DD1EAE">
        <w:t xml:space="preserve">Administracijos direktorė R. </w:t>
      </w:r>
      <w:proofErr w:type="spellStart"/>
      <w:r w:rsidRPr="00DD1EAE">
        <w:t>Vančienė</w:t>
      </w:r>
      <w:proofErr w:type="spellEnd"/>
    </w:p>
    <w:p w14:paraId="7900D943" w14:textId="77777777" w:rsidR="00DD1EAE" w:rsidRPr="00DD1EAE" w:rsidRDefault="00DD1EAE" w:rsidP="00DD1EAE">
      <w:r w:rsidRPr="00DD1EAE">
        <w:t xml:space="preserve">Teisės ir civilinės metrikacijos skyriaus vyr. specialistė R. </w:t>
      </w:r>
      <w:proofErr w:type="spellStart"/>
      <w:r w:rsidRPr="00DD1EAE">
        <w:t>Gadliauskienė</w:t>
      </w:r>
      <w:proofErr w:type="spellEnd"/>
    </w:p>
    <w:p w14:paraId="309BD5A7" w14:textId="77777777" w:rsidR="00DD1EAE" w:rsidRPr="00DD1EAE" w:rsidRDefault="00DD1EAE" w:rsidP="00DD1EAE">
      <w:r w:rsidRPr="00DD1EAE">
        <w:t xml:space="preserve">Infrastruktūros ir turto skyriaus vedėja J. </w:t>
      </w:r>
      <w:proofErr w:type="spellStart"/>
      <w:r w:rsidRPr="00DD1EAE">
        <w:t>Šeflerienė</w:t>
      </w:r>
      <w:proofErr w:type="spellEnd"/>
    </w:p>
    <w:p w14:paraId="65603A50" w14:textId="77777777" w:rsidR="00DD1EAE" w:rsidRPr="00DD1EAE" w:rsidRDefault="00DD1EAE" w:rsidP="00DD1EAE">
      <w:r w:rsidRPr="00DD1EAE">
        <w:t>Tarybos posėdžių sekretorė D. Dačkauskaitė</w:t>
      </w:r>
    </w:p>
    <w:p w14:paraId="37A9F651" w14:textId="77777777" w:rsidR="00DD1EAE" w:rsidRDefault="00DD1EAE" w:rsidP="00DD1EAE">
      <w:r w:rsidRPr="00DD1EAE">
        <w:t>Dokumentų ir viešųjų ryšių skyriaus vyr. specialistas A. Gvildys</w:t>
      </w:r>
    </w:p>
    <w:p w14:paraId="12AC4DEE" w14:textId="2241C0A7" w:rsidR="00E67F79" w:rsidRPr="00DD1EAE" w:rsidRDefault="00E67F79" w:rsidP="00DD1EAE">
      <w:hyperlink r:id="rId8" w:tgtFrame="_blank" w:history="1">
        <w:r w:rsidRPr="00E67F79">
          <w:rPr>
            <w:rStyle w:val="Hipersaitas"/>
          </w:rPr>
          <w:t>Sveikatos reikalų koordinatorė</w:t>
        </w:r>
      </w:hyperlink>
      <w:r>
        <w:t xml:space="preserve"> G. Sutkuvienė</w:t>
      </w:r>
    </w:p>
    <w:p w14:paraId="4583B1FB" w14:textId="77777777" w:rsidR="00A40C8E" w:rsidRPr="00401280" w:rsidRDefault="00A40C8E"/>
    <w:p w14:paraId="565F5484" w14:textId="77777777" w:rsidR="00F320CA" w:rsidRPr="00401280" w:rsidRDefault="00F320CA" w:rsidP="00F320CA">
      <w:r w:rsidRPr="00401280">
        <w:t>Parengė</w:t>
      </w:r>
    </w:p>
    <w:p w14:paraId="2CD9C222" w14:textId="1547917C" w:rsidR="00133293" w:rsidRPr="00401280" w:rsidRDefault="00DD1EAE" w:rsidP="00133293">
      <w:pPr>
        <w:pStyle w:val="Antrats"/>
        <w:tabs>
          <w:tab w:val="clear" w:pos="4153"/>
          <w:tab w:val="clear" w:pos="8306"/>
        </w:tabs>
        <w:rPr>
          <w:lang w:eastAsia="de-DE"/>
        </w:rPr>
      </w:pPr>
      <w:r>
        <w:rPr>
          <w:lang w:eastAsia="de-DE"/>
        </w:rPr>
        <w:t>Jolita Matulienė</w:t>
      </w:r>
      <w:r w:rsidR="00133293" w:rsidRPr="00401280">
        <w:rPr>
          <w:lang w:eastAsia="de-DE"/>
        </w:rPr>
        <w:t xml:space="preserve">, tel. </w:t>
      </w:r>
      <w:r>
        <w:rPr>
          <w:lang w:eastAsia="de-DE"/>
        </w:rPr>
        <w:t>+370 615 35 781</w:t>
      </w:r>
      <w:r w:rsidR="00133293" w:rsidRPr="00401280">
        <w:rPr>
          <w:lang w:eastAsia="de-DE"/>
        </w:rPr>
        <w:t xml:space="preserve">,  el. p.  </w:t>
      </w:r>
      <w:r>
        <w:rPr>
          <w:lang w:eastAsia="de-DE"/>
        </w:rPr>
        <w:t>jolita.matuliene@jurbarkas.lt</w:t>
      </w:r>
    </w:p>
    <w:p w14:paraId="1391C27C" w14:textId="77777777" w:rsidR="00E674D3" w:rsidRDefault="00E674D3" w:rsidP="00064074">
      <w:pPr>
        <w:jc w:val="center"/>
      </w:pPr>
    </w:p>
    <w:p w14:paraId="090951AF" w14:textId="77777777" w:rsidR="00F92250" w:rsidRPr="00401280" w:rsidRDefault="00F92250" w:rsidP="00064074">
      <w:pPr>
        <w:jc w:val="center"/>
      </w:pPr>
    </w:p>
    <w:p w14:paraId="59DEDA0D" w14:textId="77777777" w:rsidR="00B668F0" w:rsidRPr="00401280" w:rsidRDefault="00B668F0" w:rsidP="00B668F0">
      <w:pPr>
        <w:pStyle w:val="Pavadinimas"/>
        <w:pBdr>
          <w:bottom w:val="single" w:sz="12" w:space="1" w:color="auto"/>
        </w:pBdr>
        <w:rPr>
          <w:lang w:val="lt-LT"/>
        </w:rPr>
      </w:pPr>
      <w:r w:rsidRPr="00401280">
        <w:rPr>
          <w:lang w:val="lt-LT"/>
        </w:rPr>
        <w:t>JURBARKO RAJONO SAVIVALDYBĖS ADMINISTRACIJOS</w:t>
      </w:r>
    </w:p>
    <w:p w14:paraId="555FF7BE" w14:textId="77777777" w:rsidR="00B668F0" w:rsidRPr="00401280" w:rsidRDefault="00B95D64" w:rsidP="00B668F0">
      <w:pPr>
        <w:pStyle w:val="Pavadinimas"/>
        <w:pBdr>
          <w:bottom w:val="single" w:sz="12" w:space="1" w:color="auto"/>
        </w:pBdr>
        <w:rPr>
          <w:lang w:val="lt-LT"/>
        </w:rPr>
      </w:pPr>
      <w:r w:rsidRPr="00401280">
        <w:rPr>
          <w:lang w:val="lt-LT"/>
        </w:rPr>
        <w:t>INFRASTRUKTŪROS</w:t>
      </w:r>
      <w:r w:rsidR="00261A15" w:rsidRPr="00401280">
        <w:rPr>
          <w:lang w:val="lt-LT"/>
        </w:rPr>
        <w:t xml:space="preserve"> IR TURTO </w:t>
      </w:r>
      <w:r w:rsidR="00B668F0" w:rsidRPr="00401280">
        <w:rPr>
          <w:lang w:val="lt-LT"/>
        </w:rPr>
        <w:t>SKYRIUS</w:t>
      </w:r>
    </w:p>
    <w:p w14:paraId="478C17E3" w14:textId="77777777" w:rsidR="00B668F0" w:rsidRPr="00401280" w:rsidRDefault="00B668F0" w:rsidP="00B668F0">
      <w:pPr>
        <w:pStyle w:val="Pavadinimas"/>
        <w:pBdr>
          <w:bottom w:val="single" w:sz="12" w:space="1" w:color="auto"/>
        </w:pBdr>
        <w:rPr>
          <w:lang w:val="lt-LT"/>
        </w:rPr>
      </w:pPr>
    </w:p>
    <w:p w14:paraId="647D31F6" w14:textId="77777777" w:rsidR="002E1F99" w:rsidRPr="00401280" w:rsidRDefault="002E1F99" w:rsidP="002E1F99">
      <w:pPr>
        <w:pStyle w:val="Paantrat"/>
      </w:pPr>
    </w:p>
    <w:p w14:paraId="31F283AF" w14:textId="77777777" w:rsidR="002E1F99" w:rsidRPr="00401280" w:rsidRDefault="002E1F99" w:rsidP="002E1F99">
      <w:pPr>
        <w:pStyle w:val="Paantrat"/>
      </w:pPr>
      <w:r w:rsidRPr="00401280">
        <w:t>AIŠKINAMASIS RAŠTAS</w:t>
      </w:r>
    </w:p>
    <w:p w14:paraId="3FB297D5" w14:textId="77777777" w:rsidR="002E1F99" w:rsidRPr="00401280" w:rsidRDefault="002E1F99" w:rsidP="002E1F99">
      <w:pPr>
        <w:jc w:val="center"/>
        <w:rPr>
          <w:caps/>
        </w:rPr>
      </w:pPr>
    </w:p>
    <w:p w14:paraId="41779641" w14:textId="77777777" w:rsidR="00315057" w:rsidRPr="00401280" w:rsidRDefault="002E1F99" w:rsidP="002E1F99">
      <w:pPr>
        <w:jc w:val="center"/>
        <w:rPr>
          <w:b/>
          <w:bCs/>
          <w:caps/>
        </w:rPr>
      </w:pPr>
      <w:r w:rsidRPr="00401280">
        <w:rPr>
          <w:b/>
          <w:bCs/>
          <w:caps/>
        </w:rPr>
        <w:t>PRIE JURBARKO RAJONO SAVIVALDYBĖS TARYBOS SPRENDIMO</w:t>
      </w:r>
    </w:p>
    <w:p w14:paraId="23CC0738" w14:textId="745F8777" w:rsidR="002E1F99" w:rsidRPr="00401280" w:rsidRDefault="002E1F99" w:rsidP="002E1F99">
      <w:pPr>
        <w:jc w:val="center"/>
        <w:rPr>
          <w:b/>
          <w:bCs/>
          <w:caps/>
        </w:rPr>
      </w:pPr>
      <w:r w:rsidRPr="00401280">
        <w:rPr>
          <w:b/>
          <w:bCs/>
          <w:caps/>
        </w:rPr>
        <w:t>„</w:t>
      </w:r>
      <w:r w:rsidR="00166A66" w:rsidRPr="00166A66">
        <w:rPr>
          <w:b/>
          <w:bCs/>
          <w:caps/>
        </w:rPr>
        <w:t>DĖL PATALPŲ VYDŪNO G. 56D, JURBARKO M., NUOMOS</w:t>
      </w:r>
      <w:r w:rsidRPr="00401280">
        <w:rPr>
          <w:b/>
          <w:szCs w:val="26"/>
        </w:rPr>
        <w:t>“</w:t>
      </w:r>
      <w:r w:rsidR="00031B2B" w:rsidRPr="00401280">
        <w:rPr>
          <w:b/>
          <w:szCs w:val="26"/>
        </w:rPr>
        <w:t xml:space="preserve"> </w:t>
      </w:r>
      <w:r w:rsidRPr="00401280">
        <w:rPr>
          <w:b/>
          <w:bCs/>
          <w:caps/>
        </w:rPr>
        <w:t>projekto</w:t>
      </w:r>
    </w:p>
    <w:p w14:paraId="653DAD62" w14:textId="77777777" w:rsidR="002E1F99" w:rsidRPr="00401280" w:rsidRDefault="002E1F99" w:rsidP="002E1F99">
      <w:pPr>
        <w:tabs>
          <w:tab w:val="left" w:pos="567"/>
        </w:tabs>
        <w:jc w:val="center"/>
      </w:pPr>
    </w:p>
    <w:p w14:paraId="0A3171BB" w14:textId="77777777" w:rsidR="002E1F99" w:rsidRPr="00401280" w:rsidRDefault="002E1F99" w:rsidP="002E1F99">
      <w:pPr>
        <w:tabs>
          <w:tab w:val="left" w:pos="567"/>
        </w:tabs>
        <w:jc w:val="center"/>
      </w:pPr>
    </w:p>
    <w:p w14:paraId="25E4C058" w14:textId="45F4D3A8" w:rsidR="005D44DA" w:rsidRPr="00401280" w:rsidRDefault="00166A66" w:rsidP="005D44DA">
      <w:pPr>
        <w:tabs>
          <w:tab w:val="left" w:pos="567"/>
        </w:tabs>
        <w:jc w:val="center"/>
      </w:pPr>
      <w:r>
        <w:t>2026 m. rugpjūčio</w:t>
      </w:r>
      <w:r w:rsidR="00F43189">
        <w:t xml:space="preserve"> 13</w:t>
      </w:r>
      <w:r>
        <w:t xml:space="preserve"> d.</w:t>
      </w:r>
    </w:p>
    <w:p w14:paraId="53B3A64A" w14:textId="77777777" w:rsidR="002E1F99" w:rsidRPr="00401280" w:rsidRDefault="002E1F99" w:rsidP="002E1F99">
      <w:pPr>
        <w:tabs>
          <w:tab w:val="left" w:pos="0"/>
        </w:tabs>
        <w:jc w:val="center"/>
      </w:pPr>
      <w:r w:rsidRPr="00401280">
        <w:t>Jurbarkas</w:t>
      </w:r>
    </w:p>
    <w:p w14:paraId="5CAA6488" w14:textId="77777777" w:rsidR="006A29E6" w:rsidRPr="00401280" w:rsidRDefault="006A29E6" w:rsidP="006A29E6"/>
    <w:tbl>
      <w:tblPr>
        <w:tblW w:w="0" w:type="auto"/>
        <w:tblLook w:val="0000" w:firstRow="0" w:lastRow="0" w:firstColumn="0" w:lastColumn="0" w:noHBand="0" w:noVBand="0"/>
      </w:tblPr>
      <w:tblGrid>
        <w:gridCol w:w="9525"/>
      </w:tblGrid>
      <w:tr w:rsidR="00401280" w:rsidRPr="00401280" w14:paraId="0F5BEBFE" w14:textId="77777777" w:rsidTr="00A00798">
        <w:tc>
          <w:tcPr>
            <w:tcW w:w="9854" w:type="dxa"/>
          </w:tcPr>
          <w:p w14:paraId="0FDF94CB" w14:textId="77777777" w:rsidR="00261A15" w:rsidRPr="00401280" w:rsidRDefault="00261A15" w:rsidP="00A00798">
            <w:pPr>
              <w:tabs>
                <w:tab w:val="left" w:pos="0"/>
              </w:tabs>
              <w:rPr>
                <w:b/>
                <w:bCs/>
                <w:sz w:val="22"/>
              </w:rPr>
            </w:pPr>
            <w:r w:rsidRPr="00401280">
              <w:rPr>
                <w:b/>
                <w:bCs/>
                <w:i/>
                <w:iCs/>
                <w:sz w:val="22"/>
              </w:rPr>
              <w:t>1. Parengto projekto tikslai ir uždaviniai.</w:t>
            </w:r>
          </w:p>
        </w:tc>
      </w:tr>
      <w:tr w:rsidR="00401280" w:rsidRPr="00401280" w14:paraId="46706ED6" w14:textId="77777777" w:rsidTr="00A00798">
        <w:tc>
          <w:tcPr>
            <w:tcW w:w="9854" w:type="dxa"/>
          </w:tcPr>
          <w:p w14:paraId="18EF9942" w14:textId="77777777" w:rsidR="00E34662" w:rsidRPr="00E34662" w:rsidRDefault="00166A66" w:rsidP="00E34662">
            <w:pPr>
              <w:tabs>
                <w:tab w:val="left" w:pos="0"/>
              </w:tabs>
              <w:jc w:val="both"/>
              <w:rPr>
                <w:i/>
                <w:sz w:val="22"/>
                <w:szCs w:val="22"/>
              </w:rPr>
            </w:pPr>
            <w:r>
              <w:rPr>
                <w:i/>
                <w:sz w:val="22"/>
                <w:szCs w:val="22"/>
              </w:rPr>
              <w:t xml:space="preserve">Leisti </w:t>
            </w:r>
            <w:r w:rsidRPr="00166A66">
              <w:rPr>
                <w:i/>
                <w:sz w:val="22"/>
                <w:szCs w:val="22"/>
              </w:rPr>
              <w:t xml:space="preserve">viešajai įstaigai Jurbarko rajono pirminės sveikatos priežiūros </w:t>
            </w:r>
            <w:r w:rsidRPr="00E34662">
              <w:rPr>
                <w:i/>
                <w:sz w:val="22"/>
                <w:szCs w:val="22"/>
              </w:rPr>
              <w:t xml:space="preserve">centrui </w:t>
            </w:r>
            <w:r w:rsidR="00E34662" w:rsidRPr="00E34662">
              <w:rPr>
                <w:i/>
                <w:sz w:val="22"/>
                <w:szCs w:val="22"/>
              </w:rPr>
              <w:t>viešo nuomos konkurso būdu</w:t>
            </w:r>
          </w:p>
          <w:p w14:paraId="5479243F" w14:textId="3AD73299" w:rsidR="00261A15" w:rsidRPr="00401280" w:rsidRDefault="00166A66" w:rsidP="00FB4FC8">
            <w:pPr>
              <w:tabs>
                <w:tab w:val="left" w:pos="0"/>
              </w:tabs>
              <w:jc w:val="both"/>
              <w:rPr>
                <w:i/>
                <w:sz w:val="22"/>
                <w:szCs w:val="22"/>
              </w:rPr>
            </w:pPr>
            <w:r w:rsidRPr="00166A66">
              <w:rPr>
                <w:i/>
                <w:sz w:val="22"/>
                <w:szCs w:val="22"/>
              </w:rPr>
              <w:t>išnuomoti Jurbarko rajono savivaldybei nuosavybės teise priklausančias, įstaigos patikėjimo teise pagal patikėjimo sutartį valdomas</w:t>
            </w:r>
            <w:r>
              <w:rPr>
                <w:i/>
                <w:sz w:val="22"/>
                <w:szCs w:val="22"/>
              </w:rPr>
              <w:t xml:space="preserve"> </w:t>
            </w:r>
            <w:r w:rsidRPr="00166A66">
              <w:rPr>
                <w:i/>
                <w:sz w:val="22"/>
                <w:szCs w:val="22"/>
              </w:rPr>
              <w:t>95,95 kv. m bendro ploto patalpas</w:t>
            </w:r>
            <w:r>
              <w:rPr>
                <w:i/>
                <w:sz w:val="22"/>
                <w:szCs w:val="22"/>
              </w:rPr>
              <w:t xml:space="preserve"> farmacinei veiklai vykdyti</w:t>
            </w:r>
          </w:p>
        </w:tc>
      </w:tr>
      <w:tr w:rsidR="00401280" w:rsidRPr="00401280" w14:paraId="05E72D69" w14:textId="77777777" w:rsidTr="00A00798">
        <w:tc>
          <w:tcPr>
            <w:tcW w:w="9854" w:type="dxa"/>
          </w:tcPr>
          <w:p w14:paraId="6258DB6F" w14:textId="77777777" w:rsidR="00261A15" w:rsidRPr="00401280" w:rsidRDefault="00261A15" w:rsidP="00A00798">
            <w:pPr>
              <w:tabs>
                <w:tab w:val="left" w:pos="0"/>
              </w:tabs>
              <w:rPr>
                <w:b/>
                <w:bCs/>
                <w:sz w:val="22"/>
              </w:rPr>
            </w:pPr>
            <w:r w:rsidRPr="00401280">
              <w:rPr>
                <w:b/>
                <w:bCs/>
                <w:i/>
                <w:iCs/>
                <w:sz w:val="22"/>
              </w:rPr>
              <w:t>2. Kaip šiuo metu yra sureguliuoti projekte aptarti klausimai.</w:t>
            </w:r>
          </w:p>
        </w:tc>
      </w:tr>
      <w:tr w:rsidR="00401280" w:rsidRPr="00401280" w14:paraId="0D835AE3" w14:textId="77777777" w:rsidTr="00A00798">
        <w:tc>
          <w:tcPr>
            <w:tcW w:w="9854" w:type="dxa"/>
          </w:tcPr>
          <w:p w14:paraId="10C5C0D5" w14:textId="69F60FA1" w:rsidR="00261A15" w:rsidRPr="00E34662" w:rsidRDefault="00E34662" w:rsidP="001067D1">
            <w:pPr>
              <w:jc w:val="both"/>
              <w:rPr>
                <w:i/>
                <w:sz w:val="22"/>
              </w:rPr>
            </w:pPr>
            <w:r w:rsidRPr="00E34662">
              <w:rPr>
                <w:i/>
                <w:sz w:val="22"/>
              </w:rPr>
              <w:t>Šiuo metu projekte nurodytos patalpos yra naudojamos farmacinei veiklai vykdyti. Siekiant užtikrinti tolesnį savivaldybės turto naudojimą ir gauti pajamas už jo nuomą, numatoma patalpas išnuomoti viešo nuomos konkurso būdu teisės aktų nustatyta tvarka.</w:t>
            </w:r>
          </w:p>
        </w:tc>
      </w:tr>
      <w:tr w:rsidR="00401280" w:rsidRPr="00401280" w14:paraId="26D2C99F" w14:textId="77777777" w:rsidTr="00A00798">
        <w:tc>
          <w:tcPr>
            <w:tcW w:w="9854" w:type="dxa"/>
          </w:tcPr>
          <w:p w14:paraId="03427017" w14:textId="77777777" w:rsidR="00261A15" w:rsidRPr="00401280" w:rsidRDefault="00261A15" w:rsidP="00A00798">
            <w:pPr>
              <w:tabs>
                <w:tab w:val="left" w:pos="0"/>
              </w:tabs>
              <w:rPr>
                <w:b/>
                <w:bCs/>
                <w:i/>
                <w:iCs/>
                <w:sz w:val="22"/>
              </w:rPr>
            </w:pPr>
            <w:r w:rsidRPr="00401280">
              <w:rPr>
                <w:b/>
                <w:bCs/>
                <w:i/>
                <w:iCs/>
                <w:sz w:val="22"/>
              </w:rPr>
              <w:t>3. Kokių pozityvių rezultatų laukiama.</w:t>
            </w:r>
          </w:p>
        </w:tc>
      </w:tr>
      <w:tr w:rsidR="00401280" w:rsidRPr="00401280" w14:paraId="75525CEF" w14:textId="77777777" w:rsidTr="00A00798">
        <w:tc>
          <w:tcPr>
            <w:tcW w:w="9854" w:type="dxa"/>
          </w:tcPr>
          <w:p w14:paraId="7F8D9321" w14:textId="4143E795" w:rsidR="00261A15" w:rsidRPr="00401280" w:rsidRDefault="00E34662" w:rsidP="007E4CDC">
            <w:pPr>
              <w:tabs>
                <w:tab w:val="left" w:pos="0"/>
              </w:tabs>
              <w:jc w:val="both"/>
              <w:rPr>
                <w:i/>
                <w:sz w:val="22"/>
              </w:rPr>
            </w:pPr>
            <w:r w:rsidRPr="00E34662">
              <w:rPr>
                <w:i/>
                <w:sz w:val="22"/>
              </w:rPr>
              <w:t>Priėmus sprendimą ir viešo nuomos konkurso būdu išnuomojus patalpas, būtų užtikrintas efektyvus ir racionalus savivaldybės turto naudojimas, sudarytos sąlygos patalpose vykdyti farmacinei veiklai, taip pat būtų gaunamos nuomos pajamos. Patalpų naudojimas pagal nustatytą paskirtį prisidėtų prie tinkamos jų priežiūros ir išsaugojimo.</w:t>
            </w:r>
          </w:p>
        </w:tc>
      </w:tr>
      <w:tr w:rsidR="00401280" w:rsidRPr="00401280" w14:paraId="49A84FD3" w14:textId="77777777" w:rsidTr="00A00798">
        <w:tc>
          <w:tcPr>
            <w:tcW w:w="9854" w:type="dxa"/>
          </w:tcPr>
          <w:p w14:paraId="73C43814" w14:textId="77777777" w:rsidR="00261A15" w:rsidRPr="00401280" w:rsidRDefault="00261A15" w:rsidP="00A00798">
            <w:pPr>
              <w:tabs>
                <w:tab w:val="left" w:pos="0"/>
              </w:tabs>
              <w:jc w:val="both"/>
              <w:rPr>
                <w:b/>
                <w:bCs/>
                <w:i/>
                <w:iCs/>
                <w:sz w:val="22"/>
              </w:rPr>
            </w:pPr>
            <w:r w:rsidRPr="00401280">
              <w:rPr>
                <w:b/>
                <w:bCs/>
                <w:i/>
                <w:iCs/>
                <w:sz w:val="22"/>
              </w:rPr>
              <w:t>4. Galimos neigiamos priimto projekto pasekmės ir kokių priemonių reikėtų imtis, kad tokių pasekmių būtų išvengta.</w:t>
            </w:r>
          </w:p>
        </w:tc>
      </w:tr>
      <w:tr w:rsidR="00401280" w:rsidRPr="00401280" w14:paraId="1E11811E" w14:textId="77777777" w:rsidTr="00A00798">
        <w:tc>
          <w:tcPr>
            <w:tcW w:w="9854" w:type="dxa"/>
          </w:tcPr>
          <w:p w14:paraId="590B3588" w14:textId="232CCD71" w:rsidR="00261A15" w:rsidRPr="00214C09" w:rsidRDefault="00214C09" w:rsidP="00A00798">
            <w:pPr>
              <w:tabs>
                <w:tab w:val="left" w:pos="0"/>
              </w:tabs>
              <w:jc w:val="both"/>
              <w:rPr>
                <w:bCs/>
                <w:i/>
                <w:sz w:val="22"/>
                <w:szCs w:val="22"/>
              </w:rPr>
            </w:pPr>
            <w:r w:rsidRPr="00214C09">
              <w:rPr>
                <w:bCs/>
                <w:i/>
                <w:sz w:val="22"/>
                <w:szCs w:val="22"/>
              </w:rPr>
              <w:t>Neigiamų priimto sprendimo pasekmių nenumatoma. Patalpų nuomos konkurso organizavimas ir nuomos sutarties sudarymas turės būti vykdomi laikantis Lietuvos Respublikos teisės aktų nustatytų reikalavimų.</w:t>
            </w:r>
          </w:p>
        </w:tc>
      </w:tr>
      <w:tr w:rsidR="00401280" w:rsidRPr="00401280" w14:paraId="482B803B" w14:textId="77777777" w:rsidTr="00A00798">
        <w:tc>
          <w:tcPr>
            <w:tcW w:w="9854" w:type="dxa"/>
          </w:tcPr>
          <w:p w14:paraId="20932628" w14:textId="77777777" w:rsidR="00261A15" w:rsidRPr="00401280" w:rsidRDefault="00261A15" w:rsidP="00A00798">
            <w:pPr>
              <w:tabs>
                <w:tab w:val="left" w:pos="0"/>
              </w:tabs>
              <w:jc w:val="both"/>
              <w:rPr>
                <w:b/>
                <w:bCs/>
                <w:i/>
                <w:iCs/>
                <w:sz w:val="22"/>
              </w:rPr>
            </w:pPr>
            <w:r w:rsidRPr="00401280">
              <w:rPr>
                <w:b/>
                <w:bCs/>
                <w:i/>
                <w:iCs/>
                <w:sz w:val="22"/>
              </w:rPr>
              <w:t>5. Kokie šios srities aktai tebegalioja (pateikiamas aktų sąrašas) ir kokius galiojančius aktus būtina pakeisti ar panaikinti, priėmus teikiamą projektą.</w:t>
            </w:r>
          </w:p>
        </w:tc>
      </w:tr>
      <w:tr w:rsidR="00401280" w:rsidRPr="00401280" w14:paraId="73CEC61D" w14:textId="77777777" w:rsidTr="00A00798">
        <w:tc>
          <w:tcPr>
            <w:tcW w:w="9854" w:type="dxa"/>
          </w:tcPr>
          <w:p w14:paraId="47E33E03" w14:textId="0CF4C6CA" w:rsidR="00261A15" w:rsidRPr="00B52D7F" w:rsidRDefault="00B52D7F" w:rsidP="00A00798">
            <w:pPr>
              <w:tabs>
                <w:tab w:val="left" w:pos="0"/>
              </w:tabs>
              <w:jc w:val="both"/>
              <w:rPr>
                <w:i/>
                <w:iCs/>
                <w:sz w:val="22"/>
              </w:rPr>
            </w:pPr>
            <w:r w:rsidRPr="00B52D7F">
              <w:rPr>
                <w:i/>
                <w:iCs/>
                <w:sz w:val="22"/>
              </w:rPr>
              <w:t>Šioje srityje taikomi</w:t>
            </w:r>
            <w:r w:rsidR="00551AA9">
              <w:rPr>
                <w:i/>
                <w:iCs/>
                <w:sz w:val="22"/>
              </w:rPr>
              <w:t>:</w:t>
            </w:r>
            <w:r w:rsidRPr="00B52D7F">
              <w:rPr>
                <w:i/>
                <w:iCs/>
                <w:sz w:val="22"/>
              </w:rPr>
              <w:t xml:space="preserve"> Lietuvos Respublikos valstybės ir savivaldybių turto valdymo, naudojimo ir disponavimo juo įstatymas, Lietuvos Respublikos vietos savivaldos įstatymas ir Jurbarko rajono savivaldybės tarybos 2014 m. lapkričio 27 d. sprendimu Nr. T2-338 „Dėl Jurbarko rajono savivaldybei nuosavybės teise priklausančio turto valdymo, naudojimo ir disponavimo juo tvarkos“ patvirtintas Jurbarko rajono savivaldybei nuosavybės teise priklausančio turto valdymo, naudojimo ir disponavimo juo tvarkos aprašas</w:t>
            </w:r>
            <w:r w:rsidR="00261A15" w:rsidRPr="00401280">
              <w:rPr>
                <w:i/>
                <w:sz w:val="22"/>
              </w:rPr>
              <w:t>.</w:t>
            </w:r>
          </w:p>
        </w:tc>
      </w:tr>
      <w:tr w:rsidR="00401280" w:rsidRPr="00401280" w14:paraId="7C349771" w14:textId="77777777" w:rsidTr="00A00798">
        <w:tc>
          <w:tcPr>
            <w:tcW w:w="9854" w:type="dxa"/>
          </w:tcPr>
          <w:p w14:paraId="5E933C3F" w14:textId="77777777" w:rsidR="00261A15" w:rsidRPr="00401280" w:rsidRDefault="00261A15" w:rsidP="00A00798">
            <w:pPr>
              <w:tabs>
                <w:tab w:val="left" w:pos="0"/>
              </w:tabs>
              <w:rPr>
                <w:b/>
                <w:bCs/>
                <w:i/>
                <w:iCs/>
                <w:sz w:val="22"/>
              </w:rPr>
            </w:pPr>
            <w:r w:rsidRPr="00401280">
              <w:rPr>
                <w:b/>
                <w:bCs/>
                <w:i/>
                <w:iCs/>
                <w:sz w:val="22"/>
              </w:rPr>
              <w:t>6. Projekto rengimo metu gauti specialistų vertinimai ir išvados, ekonominiai apskaičiavimai (sąmatos), konkretūs finansavimo šaltiniai.</w:t>
            </w:r>
          </w:p>
          <w:p w14:paraId="517B2483" w14:textId="77777777" w:rsidR="00261A15" w:rsidRPr="00401280" w:rsidRDefault="00261A15" w:rsidP="00A00798">
            <w:pPr>
              <w:tabs>
                <w:tab w:val="left" w:pos="0"/>
              </w:tabs>
              <w:rPr>
                <w:b/>
                <w:bCs/>
                <w:i/>
                <w:iCs/>
                <w:sz w:val="22"/>
                <w:szCs w:val="22"/>
              </w:rPr>
            </w:pPr>
            <w:r w:rsidRPr="00401280">
              <w:rPr>
                <w:i/>
                <w:sz w:val="22"/>
                <w:szCs w:val="22"/>
              </w:rPr>
              <w:t>Nėra</w:t>
            </w:r>
          </w:p>
        </w:tc>
      </w:tr>
      <w:tr w:rsidR="00401280" w:rsidRPr="00401280" w14:paraId="13D45E51" w14:textId="77777777" w:rsidTr="00A00798">
        <w:tc>
          <w:tcPr>
            <w:tcW w:w="9854" w:type="dxa"/>
          </w:tcPr>
          <w:p w14:paraId="08A2D2CC" w14:textId="77777777" w:rsidR="00261A15" w:rsidRPr="00401280" w:rsidRDefault="00261A15" w:rsidP="00A00798">
            <w:pPr>
              <w:tabs>
                <w:tab w:val="left" w:pos="0"/>
              </w:tabs>
              <w:jc w:val="both"/>
              <w:rPr>
                <w:b/>
                <w:i/>
                <w:sz w:val="22"/>
              </w:rPr>
            </w:pPr>
            <w:r w:rsidRPr="00401280">
              <w:rPr>
                <w:b/>
                <w:i/>
                <w:sz w:val="22"/>
              </w:rPr>
              <w:t>7. Ar reikalingas projekto antikorupcinis vertinimas</w:t>
            </w:r>
          </w:p>
          <w:p w14:paraId="697DA29D" w14:textId="549D6B41" w:rsidR="00261A15" w:rsidRPr="00401280" w:rsidRDefault="00B52D7F" w:rsidP="00A00798">
            <w:pPr>
              <w:tabs>
                <w:tab w:val="left" w:pos="0"/>
              </w:tabs>
              <w:jc w:val="both"/>
              <w:rPr>
                <w:i/>
                <w:sz w:val="22"/>
              </w:rPr>
            </w:pPr>
            <w:r w:rsidRPr="00B52D7F">
              <w:rPr>
                <w:bCs/>
                <w:i/>
                <w:sz w:val="22"/>
                <w:szCs w:val="22"/>
              </w:rPr>
              <w:t>Kadangi tai individualaus pobūdžio akto projektas, antikorupcinis vertinimas nereikalingas</w:t>
            </w:r>
          </w:p>
        </w:tc>
      </w:tr>
      <w:tr w:rsidR="00401280" w:rsidRPr="00401280" w14:paraId="2427CD09" w14:textId="77777777" w:rsidTr="00A00798">
        <w:tc>
          <w:tcPr>
            <w:tcW w:w="9854" w:type="dxa"/>
          </w:tcPr>
          <w:p w14:paraId="553317E0" w14:textId="77777777" w:rsidR="00261A15" w:rsidRPr="00401280" w:rsidRDefault="00261A15" w:rsidP="00A00798">
            <w:pPr>
              <w:tabs>
                <w:tab w:val="left" w:pos="0"/>
              </w:tabs>
              <w:jc w:val="both"/>
              <w:rPr>
                <w:b/>
                <w:i/>
                <w:sz w:val="22"/>
              </w:rPr>
            </w:pPr>
            <w:r w:rsidRPr="00401280">
              <w:rPr>
                <w:b/>
                <w:i/>
                <w:sz w:val="22"/>
              </w:rPr>
              <w:t>8. Projekto iniciatorius, autorius ar autorių grupė.</w:t>
            </w:r>
          </w:p>
        </w:tc>
      </w:tr>
      <w:tr w:rsidR="00401280" w:rsidRPr="00401280" w14:paraId="3F766D1C" w14:textId="77777777" w:rsidTr="00A00798">
        <w:tc>
          <w:tcPr>
            <w:tcW w:w="9854" w:type="dxa"/>
          </w:tcPr>
          <w:p w14:paraId="25F191E3" w14:textId="6C88D119" w:rsidR="00261A15" w:rsidRPr="00401280" w:rsidRDefault="00E42C5F" w:rsidP="00A00798">
            <w:pPr>
              <w:tabs>
                <w:tab w:val="left" w:pos="0"/>
              </w:tabs>
              <w:jc w:val="both"/>
              <w:rPr>
                <w:i/>
                <w:sz w:val="22"/>
              </w:rPr>
            </w:pPr>
            <w:r w:rsidRPr="00401280">
              <w:rPr>
                <w:i/>
                <w:sz w:val="22"/>
                <w:szCs w:val="22"/>
              </w:rPr>
              <w:t>VšĮ Jurbarko rajono pirminės sveikatos priežiūros centras</w:t>
            </w:r>
            <w:r w:rsidR="00B52D7F">
              <w:rPr>
                <w:i/>
                <w:sz w:val="22"/>
                <w:szCs w:val="22"/>
              </w:rPr>
              <w:t>, Infrastruktūros ir turto skyrius</w:t>
            </w:r>
          </w:p>
        </w:tc>
      </w:tr>
      <w:tr w:rsidR="00401280" w:rsidRPr="00401280" w14:paraId="787AA268" w14:textId="77777777" w:rsidTr="00A00798">
        <w:tc>
          <w:tcPr>
            <w:tcW w:w="9854" w:type="dxa"/>
          </w:tcPr>
          <w:p w14:paraId="3D449520" w14:textId="77777777" w:rsidR="00261A15" w:rsidRPr="00401280" w:rsidRDefault="00261A15" w:rsidP="00A00798">
            <w:pPr>
              <w:tabs>
                <w:tab w:val="left" w:pos="0"/>
              </w:tabs>
              <w:rPr>
                <w:b/>
                <w:bCs/>
                <w:i/>
                <w:iCs/>
                <w:sz w:val="22"/>
              </w:rPr>
            </w:pPr>
            <w:r w:rsidRPr="00401280">
              <w:rPr>
                <w:b/>
                <w:bCs/>
                <w:i/>
                <w:iCs/>
                <w:sz w:val="22"/>
              </w:rPr>
              <w:t>9. Kiti, autorių nuomone, reikalingi pagrindimai ir paaiškinimai.</w:t>
            </w:r>
          </w:p>
          <w:p w14:paraId="0B19D12F" w14:textId="1C6DEB97" w:rsidR="00261A15" w:rsidRPr="00401280" w:rsidRDefault="00261A15" w:rsidP="00A00798">
            <w:pPr>
              <w:tabs>
                <w:tab w:val="left" w:pos="0"/>
              </w:tabs>
              <w:rPr>
                <w:b/>
                <w:bCs/>
                <w:i/>
                <w:iCs/>
                <w:sz w:val="22"/>
                <w:szCs w:val="22"/>
              </w:rPr>
            </w:pPr>
            <w:r w:rsidRPr="00401280">
              <w:rPr>
                <w:i/>
                <w:sz w:val="22"/>
                <w:szCs w:val="22"/>
              </w:rPr>
              <w:t>Nėra</w:t>
            </w:r>
          </w:p>
        </w:tc>
      </w:tr>
      <w:tr w:rsidR="00401280" w:rsidRPr="00401280" w14:paraId="3070E0EC" w14:textId="77777777" w:rsidTr="00A00798">
        <w:tc>
          <w:tcPr>
            <w:tcW w:w="9854" w:type="dxa"/>
          </w:tcPr>
          <w:p w14:paraId="13B561AD" w14:textId="77777777" w:rsidR="00261A15" w:rsidRPr="00401280" w:rsidRDefault="00261A15" w:rsidP="00A00798">
            <w:pPr>
              <w:tabs>
                <w:tab w:val="left" w:pos="0"/>
              </w:tabs>
              <w:jc w:val="both"/>
              <w:rPr>
                <w:b/>
                <w:i/>
                <w:sz w:val="22"/>
              </w:rPr>
            </w:pPr>
            <w:r w:rsidRPr="00401280">
              <w:rPr>
                <w:b/>
                <w:i/>
                <w:sz w:val="22"/>
              </w:rPr>
              <w:t>10. Sprendimas įteikiamas (kam ir kiek egz.)</w:t>
            </w:r>
          </w:p>
        </w:tc>
      </w:tr>
      <w:tr w:rsidR="00261A15" w:rsidRPr="00401280" w14:paraId="1EF974CC" w14:textId="77777777" w:rsidTr="00A00798">
        <w:tc>
          <w:tcPr>
            <w:tcW w:w="9854" w:type="dxa"/>
          </w:tcPr>
          <w:p w14:paraId="7571849D" w14:textId="257AD8C6" w:rsidR="00261A15" w:rsidRPr="00401280" w:rsidRDefault="00E42C5F" w:rsidP="00A00798">
            <w:pPr>
              <w:tabs>
                <w:tab w:val="left" w:pos="0"/>
              </w:tabs>
              <w:jc w:val="both"/>
              <w:rPr>
                <w:i/>
                <w:sz w:val="22"/>
              </w:rPr>
            </w:pPr>
            <w:r w:rsidRPr="00401280">
              <w:rPr>
                <w:i/>
                <w:sz w:val="22"/>
                <w:szCs w:val="22"/>
              </w:rPr>
              <w:t>VšĮ Jurbarko rajono pirminės sveikatos priežiūros centrui – patvirtinta kopija, r</w:t>
            </w:r>
            <w:r w:rsidR="00261A15" w:rsidRPr="00401280">
              <w:rPr>
                <w:i/>
                <w:sz w:val="22"/>
              </w:rPr>
              <w:t>engėjai</w:t>
            </w:r>
            <w:r w:rsidRPr="00401280">
              <w:rPr>
                <w:i/>
                <w:sz w:val="22"/>
              </w:rPr>
              <w:t xml:space="preserve"> – per D</w:t>
            </w:r>
            <w:r w:rsidR="00B52D7F">
              <w:rPr>
                <w:i/>
                <w:sz w:val="22"/>
              </w:rPr>
              <w:t>BSIS</w:t>
            </w:r>
          </w:p>
        </w:tc>
      </w:tr>
    </w:tbl>
    <w:p w14:paraId="63027007" w14:textId="77777777" w:rsidR="006A29E6" w:rsidRPr="00401280" w:rsidRDefault="006A29E6" w:rsidP="006A29E6"/>
    <w:p w14:paraId="469D0F77" w14:textId="77777777" w:rsidR="00B668F0" w:rsidRPr="00401280" w:rsidRDefault="00B668F0" w:rsidP="00B668F0">
      <w:r w:rsidRPr="00401280">
        <w:t>Parengė</w:t>
      </w:r>
    </w:p>
    <w:p w14:paraId="1BDA63F6" w14:textId="621DD647" w:rsidR="00B668F0" w:rsidRPr="00401280" w:rsidRDefault="00F92250" w:rsidP="00B668F0">
      <w:pPr>
        <w:pStyle w:val="Antrats"/>
        <w:tabs>
          <w:tab w:val="clear" w:pos="4153"/>
          <w:tab w:val="clear" w:pos="8306"/>
        </w:tabs>
        <w:rPr>
          <w:lang w:eastAsia="de-DE"/>
        </w:rPr>
      </w:pPr>
      <w:r>
        <w:rPr>
          <w:lang w:eastAsia="de-DE"/>
        </w:rPr>
        <w:t>Jolita Matulienės</w:t>
      </w:r>
    </w:p>
    <w:p w14:paraId="6207254C" w14:textId="77777777" w:rsidR="00893ABF" w:rsidRPr="00401280" w:rsidRDefault="00893ABF" w:rsidP="00B668F0">
      <w:pPr>
        <w:pStyle w:val="Antrats"/>
        <w:tabs>
          <w:tab w:val="clear" w:pos="4153"/>
          <w:tab w:val="clear" w:pos="8306"/>
        </w:tabs>
      </w:pPr>
    </w:p>
    <w:p w14:paraId="472EC5AD" w14:textId="77777777" w:rsidR="003D08FF" w:rsidRPr="00401280" w:rsidRDefault="003D08FF" w:rsidP="00893ABF">
      <w:pPr>
        <w:jc w:val="center"/>
        <w:rPr>
          <w:b/>
          <w:bCs/>
          <w:szCs w:val="24"/>
        </w:rPr>
      </w:pPr>
    </w:p>
    <w:p w14:paraId="25147234" w14:textId="77777777" w:rsidR="00F92250" w:rsidRDefault="00F92250" w:rsidP="00893ABF">
      <w:pPr>
        <w:jc w:val="center"/>
        <w:rPr>
          <w:b/>
          <w:bCs/>
          <w:szCs w:val="24"/>
        </w:rPr>
      </w:pPr>
    </w:p>
    <w:p w14:paraId="68625B5B" w14:textId="458F49F1" w:rsidR="00893ABF" w:rsidRPr="00401280" w:rsidRDefault="00893ABF" w:rsidP="00893ABF">
      <w:pPr>
        <w:jc w:val="center"/>
        <w:rPr>
          <w:b/>
          <w:bCs/>
          <w:szCs w:val="24"/>
        </w:rPr>
      </w:pPr>
      <w:r w:rsidRPr="00401280">
        <w:rPr>
          <w:b/>
          <w:bCs/>
          <w:szCs w:val="24"/>
        </w:rPr>
        <w:t>NUOMPINIGIŲ SKAIČIAVIMAS</w:t>
      </w:r>
    </w:p>
    <w:p w14:paraId="2057A646" w14:textId="77777777" w:rsidR="00893ABF" w:rsidRPr="00401280" w:rsidRDefault="00893ABF" w:rsidP="00893ABF">
      <w:pPr>
        <w:pStyle w:val="Paantrat"/>
      </w:pPr>
      <w:r w:rsidRPr="00401280">
        <w:rPr>
          <w:b w:val="0"/>
        </w:rPr>
        <w:t>(prie Jurbarko rajono savivaldybės tarybos sprendimo projekto ,,Dėl</w:t>
      </w:r>
      <w:r w:rsidRPr="00401280">
        <w:rPr>
          <w:b w:val="0"/>
          <w:caps/>
        </w:rPr>
        <w:t xml:space="preserve"> </w:t>
      </w:r>
      <w:r w:rsidR="002F3F5F" w:rsidRPr="00401280">
        <w:rPr>
          <w:b w:val="0"/>
        </w:rPr>
        <w:t>p</w:t>
      </w:r>
      <w:r w:rsidR="00361440" w:rsidRPr="00401280">
        <w:rPr>
          <w:b w:val="0"/>
        </w:rPr>
        <w:t>atalpų</w:t>
      </w:r>
      <w:r w:rsidR="002F3F5F" w:rsidRPr="00401280">
        <w:rPr>
          <w:b w:val="0"/>
        </w:rPr>
        <w:t xml:space="preserve"> </w:t>
      </w:r>
      <w:r w:rsidR="00850195" w:rsidRPr="00401280">
        <w:rPr>
          <w:b w:val="0"/>
        </w:rPr>
        <w:t xml:space="preserve">Vydūno </w:t>
      </w:r>
      <w:r w:rsidR="002F3F5F" w:rsidRPr="00401280">
        <w:rPr>
          <w:b w:val="0"/>
        </w:rPr>
        <w:t xml:space="preserve">g. </w:t>
      </w:r>
      <w:r w:rsidR="00850195" w:rsidRPr="00401280">
        <w:rPr>
          <w:b w:val="0"/>
          <w:caps/>
        </w:rPr>
        <w:t>56D</w:t>
      </w:r>
      <w:r w:rsidR="002F3F5F" w:rsidRPr="00401280">
        <w:rPr>
          <w:b w:val="0"/>
          <w:caps/>
        </w:rPr>
        <w:t xml:space="preserve">, </w:t>
      </w:r>
      <w:r w:rsidR="002F3F5F" w:rsidRPr="00401280">
        <w:rPr>
          <w:b w:val="0"/>
        </w:rPr>
        <w:t xml:space="preserve">Jurbarko </w:t>
      </w:r>
      <w:r w:rsidR="00850195" w:rsidRPr="00401280">
        <w:rPr>
          <w:b w:val="0"/>
        </w:rPr>
        <w:t>m</w:t>
      </w:r>
      <w:r w:rsidR="002F3F5F" w:rsidRPr="00401280">
        <w:rPr>
          <w:b w:val="0"/>
        </w:rPr>
        <w:t>.</w:t>
      </w:r>
      <w:r w:rsidR="001C2F5F" w:rsidRPr="00401280">
        <w:rPr>
          <w:b w:val="0"/>
        </w:rPr>
        <w:t xml:space="preserve"> </w:t>
      </w:r>
      <w:r w:rsidRPr="00401280">
        <w:rPr>
          <w:b w:val="0"/>
        </w:rPr>
        <w:t>nuomos</w:t>
      </w:r>
      <w:r w:rsidRPr="00401280">
        <w:rPr>
          <w:b w:val="0"/>
          <w:caps/>
        </w:rPr>
        <w:t>“)</w:t>
      </w:r>
      <w:r w:rsidRPr="00401280">
        <w:t xml:space="preserve"> </w:t>
      </w:r>
    </w:p>
    <w:p w14:paraId="5D929AB4" w14:textId="77777777" w:rsidR="00893ABF" w:rsidRPr="00401280" w:rsidRDefault="00893ABF" w:rsidP="00893ABF">
      <w:pPr>
        <w:rPr>
          <w:szCs w:val="24"/>
        </w:rPr>
      </w:pPr>
    </w:p>
    <w:p w14:paraId="5C45CBF9" w14:textId="77777777" w:rsidR="00893ABF" w:rsidRPr="00401280" w:rsidRDefault="00893ABF" w:rsidP="00893ABF">
      <w:pPr>
        <w:pStyle w:val="Betarp"/>
        <w:jc w:val="both"/>
        <w:rPr>
          <w:szCs w:val="24"/>
        </w:rPr>
      </w:pPr>
      <w:r w:rsidRPr="00401280">
        <w:rPr>
          <w:szCs w:val="24"/>
        </w:rPr>
        <w:tab/>
        <w:t xml:space="preserve">Negyvenamųjų pastatų ir patalpų metinis nuompinigių dydis apskaičiuojamas pagal formulę  </w:t>
      </w:r>
      <w:r w:rsidRPr="00401280">
        <w:rPr>
          <w:b/>
          <w:bCs/>
          <w:szCs w:val="24"/>
        </w:rPr>
        <w:t xml:space="preserve">N = V x </w:t>
      </w:r>
      <w:proofErr w:type="spellStart"/>
      <w:r w:rsidRPr="00401280">
        <w:rPr>
          <w:b/>
          <w:bCs/>
          <w:szCs w:val="24"/>
        </w:rPr>
        <w:t>Kv</w:t>
      </w:r>
      <w:proofErr w:type="spellEnd"/>
      <w:r w:rsidRPr="00401280">
        <w:rPr>
          <w:b/>
          <w:bCs/>
          <w:szCs w:val="24"/>
        </w:rPr>
        <w:t xml:space="preserve"> x </w:t>
      </w:r>
      <w:proofErr w:type="spellStart"/>
      <w:r w:rsidRPr="00401280">
        <w:rPr>
          <w:b/>
          <w:bCs/>
          <w:szCs w:val="24"/>
        </w:rPr>
        <w:t>Ki</w:t>
      </w:r>
      <w:proofErr w:type="spellEnd"/>
      <w:r w:rsidRPr="00401280">
        <w:rPr>
          <w:b/>
          <w:bCs/>
          <w:szCs w:val="24"/>
        </w:rPr>
        <w:t>/T</w:t>
      </w:r>
      <w:r w:rsidRPr="00401280">
        <w:rPr>
          <w:szCs w:val="24"/>
        </w:rPr>
        <w:t>, kur:</w:t>
      </w:r>
    </w:p>
    <w:p w14:paraId="7CAEEE76" w14:textId="77777777" w:rsidR="00893ABF" w:rsidRPr="00401280" w:rsidRDefault="00893ABF" w:rsidP="00893ABF">
      <w:pPr>
        <w:pStyle w:val="Betarp"/>
        <w:ind w:firstLine="720"/>
        <w:jc w:val="both"/>
        <w:rPr>
          <w:szCs w:val="24"/>
        </w:rPr>
      </w:pPr>
      <w:r w:rsidRPr="00401280">
        <w:rPr>
          <w:b/>
          <w:bCs/>
          <w:szCs w:val="24"/>
        </w:rPr>
        <w:t xml:space="preserve">N – </w:t>
      </w:r>
      <w:r w:rsidRPr="00401280">
        <w:rPr>
          <w:szCs w:val="24"/>
        </w:rPr>
        <w:t xml:space="preserve">metinis negyvenamųjų pastatų ir patalpų vieno kubinio metro nuompinigių dydis; </w:t>
      </w:r>
    </w:p>
    <w:p w14:paraId="5DFF315B" w14:textId="77777777" w:rsidR="00893ABF" w:rsidRPr="00401280" w:rsidRDefault="00893ABF" w:rsidP="00893ABF">
      <w:pPr>
        <w:spacing w:before="100" w:beforeAutospacing="1" w:after="100" w:afterAutospacing="1"/>
        <w:ind w:firstLine="720"/>
        <w:jc w:val="both"/>
        <w:rPr>
          <w:szCs w:val="24"/>
        </w:rPr>
      </w:pPr>
      <w:r w:rsidRPr="00401280">
        <w:rPr>
          <w:b/>
          <w:bCs/>
          <w:szCs w:val="24"/>
        </w:rPr>
        <w:t xml:space="preserve">V </w:t>
      </w:r>
      <w:r w:rsidRPr="00401280">
        <w:rPr>
          <w:szCs w:val="24"/>
        </w:rPr>
        <w:t>– nekilnojamojo turto vieno kubinio metro vidutinė statybos vertė, neskaičiuojant fizinio nusidėvėjimo, iki kiekvienų kalendorinių metų vasario 1 dienos tvirtinama valstybės įmonės Registrų centro direktoriaus įsakymu ir skelbiama „Informaciniuose pranešimuose“;</w:t>
      </w:r>
    </w:p>
    <w:p w14:paraId="22156014" w14:textId="77777777" w:rsidR="00893ABF" w:rsidRPr="00401280" w:rsidRDefault="00893ABF" w:rsidP="00893ABF">
      <w:pPr>
        <w:pStyle w:val="Betarp"/>
        <w:ind w:firstLine="720"/>
        <w:jc w:val="both"/>
        <w:rPr>
          <w:szCs w:val="24"/>
        </w:rPr>
      </w:pPr>
      <w:proofErr w:type="spellStart"/>
      <w:r w:rsidRPr="00401280">
        <w:rPr>
          <w:b/>
          <w:bCs/>
          <w:szCs w:val="24"/>
        </w:rPr>
        <w:t>Kv</w:t>
      </w:r>
      <w:proofErr w:type="spellEnd"/>
      <w:r w:rsidRPr="00401280">
        <w:rPr>
          <w:szCs w:val="24"/>
        </w:rPr>
        <w:t xml:space="preserve"> – vietovės pataisos koeficientas pagal turto paskirtį ir vietovę, iki kiekvienų kalendorinių metų vasario 1 dienos tvirtinamas valstybės įmonės Registrų centro direktoriaus įsakymu ir skelbiamas „Informaciniuose pranešimuose“;</w:t>
      </w:r>
    </w:p>
    <w:p w14:paraId="2913A7F3" w14:textId="77777777" w:rsidR="00893ABF" w:rsidRPr="00401280" w:rsidRDefault="00893ABF" w:rsidP="00893ABF">
      <w:pPr>
        <w:pStyle w:val="Betarp"/>
        <w:ind w:firstLine="720"/>
        <w:jc w:val="both"/>
        <w:rPr>
          <w:szCs w:val="24"/>
        </w:rPr>
      </w:pPr>
      <w:proofErr w:type="spellStart"/>
      <w:r w:rsidRPr="00401280">
        <w:rPr>
          <w:b/>
          <w:bCs/>
          <w:szCs w:val="24"/>
        </w:rPr>
        <w:t>Ki</w:t>
      </w:r>
      <w:proofErr w:type="spellEnd"/>
      <w:r w:rsidRPr="00401280">
        <w:rPr>
          <w:b/>
          <w:bCs/>
          <w:szCs w:val="24"/>
        </w:rPr>
        <w:t xml:space="preserve"> – </w:t>
      </w:r>
      <w:r w:rsidRPr="00401280">
        <w:rPr>
          <w:szCs w:val="24"/>
        </w:rPr>
        <w:t>turto valdytojo (nuomotojo) parinktas nuompinigių dydžio koregavimo koeficientas priklausomai nuo turto būklės:</w:t>
      </w:r>
    </w:p>
    <w:p w14:paraId="721ED018" w14:textId="77777777" w:rsidR="00893ABF" w:rsidRPr="00401280" w:rsidRDefault="00893ABF" w:rsidP="00893ABF">
      <w:pPr>
        <w:pStyle w:val="Betarp"/>
        <w:ind w:firstLine="720"/>
        <w:jc w:val="both"/>
        <w:rPr>
          <w:szCs w:val="24"/>
        </w:rPr>
      </w:pPr>
      <w:proofErr w:type="spellStart"/>
      <w:r w:rsidRPr="00401280">
        <w:rPr>
          <w:b/>
          <w:bCs/>
          <w:szCs w:val="24"/>
        </w:rPr>
        <w:t>Ki</w:t>
      </w:r>
      <w:proofErr w:type="spellEnd"/>
      <w:r w:rsidRPr="00401280">
        <w:rPr>
          <w:b/>
          <w:bCs/>
          <w:szCs w:val="24"/>
        </w:rPr>
        <w:t xml:space="preserve"> = 1-1,3 </w:t>
      </w:r>
      <w:r w:rsidRPr="00401280">
        <w:rPr>
          <w:szCs w:val="24"/>
        </w:rPr>
        <w:t>(taikomas labai geros ir geros būklės turtui, kurio nusidėvėjimas neviršija 30 proc.);</w:t>
      </w:r>
    </w:p>
    <w:p w14:paraId="2322191D" w14:textId="77777777" w:rsidR="00893ABF" w:rsidRPr="00401280" w:rsidRDefault="00893ABF" w:rsidP="00893ABF">
      <w:pPr>
        <w:spacing w:before="100" w:beforeAutospacing="1" w:after="100" w:afterAutospacing="1"/>
        <w:ind w:firstLine="720"/>
        <w:jc w:val="both"/>
        <w:rPr>
          <w:szCs w:val="24"/>
        </w:rPr>
      </w:pPr>
      <w:proofErr w:type="spellStart"/>
      <w:r w:rsidRPr="00401280">
        <w:rPr>
          <w:b/>
          <w:bCs/>
          <w:szCs w:val="24"/>
        </w:rPr>
        <w:t>Ki</w:t>
      </w:r>
      <w:proofErr w:type="spellEnd"/>
      <w:r w:rsidRPr="00401280">
        <w:rPr>
          <w:b/>
          <w:bCs/>
          <w:szCs w:val="24"/>
        </w:rPr>
        <w:t xml:space="preserve"> = 1-0,7 </w:t>
      </w:r>
      <w:r w:rsidRPr="00401280">
        <w:rPr>
          <w:szCs w:val="24"/>
        </w:rPr>
        <w:t>(taikomas vidutinės būklės turtui, kurio nusidėvėjimas viršija 30 proc., bet neviršija 60 proc.);</w:t>
      </w:r>
    </w:p>
    <w:p w14:paraId="6E2A32B1" w14:textId="77777777" w:rsidR="00893ABF" w:rsidRPr="00401280" w:rsidRDefault="00893ABF" w:rsidP="00893ABF">
      <w:pPr>
        <w:spacing w:before="100" w:beforeAutospacing="1" w:after="100" w:afterAutospacing="1"/>
        <w:ind w:firstLine="720"/>
        <w:jc w:val="both"/>
        <w:rPr>
          <w:szCs w:val="24"/>
        </w:rPr>
      </w:pPr>
      <w:proofErr w:type="spellStart"/>
      <w:r w:rsidRPr="00401280">
        <w:rPr>
          <w:b/>
          <w:bCs/>
          <w:szCs w:val="24"/>
        </w:rPr>
        <w:t>Ki</w:t>
      </w:r>
      <w:proofErr w:type="spellEnd"/>
      <w:r w:rsidRPr="00401280">
        <w:rPr>
          <w:b/>
          <w:bCs/>
          <w:szCs w:val="24"/>
        </w:rPr>
        <w:t xml:space="preserve"> = 0,7-0,5</w:t>
      </w:r>
      <w:r w:rsidRPr="00401280">
        <w:rPr>
          <w:szCs w:val="24"/>
        </w:rPr>
        <w:t xml:space="preserve"> (taikomas patenkinamos ir blogos būklės turtui, kurio nusidėvėjimas viršija 60 proc.);</w:t>
      </w:r>
    </w:p>
    <w:p w14:paraId="63E7A33D" w14:textId="77777777" w:rsidR="00893ABF" w:rsidRPr="00401280" w:rsidRDefault="00893ABF" w:rsidP="00893ABF">
      <w:pPr>
        <w:pStyle w:val="Betarp"/>
        <w:ind w:firstLine="720"/>
        <w:jc w:val="both"/>
        <w:rPr>
          <w:szCs w:val="24"/>
        </w:rPr>
      </w:pPr>
      <w:r w:rsidRPr="00401280">
        <w:rPr>
          <w:b/>
          <w:bCs/>
          <w:szCs w:val="24"/>
        </w:rPr>
        <w:t xml:space="preserve">T </w:t>
      </w:r>
      <w:r w:rsidRPr="00401280">
        <w:rPr>
          <w:szCs w:val="24"/>
        </w:rPr>
        <w:t>– ilgalaikio materialiojo turto maksimalus nusidėvėjimo normatyvas.</w:t>
      </w:r>
    </w:p>
    <w:p w14:paraId="486E4D93" w14:textId="77777777" w:rsidR="00893ABF" w:rsidRPr="00401280" w:rsidRDefault="00893ABF" w:rsidP="00893ABF">
      <w:pPr>
        <w:pStyle w:val="Betarp"/>
        <w:ind w:firstLine="720"/>
        <w:jc w:val="both"/>
        <w:rPr>
          <w:szCs w:val="24"/>
        </w:rPr>
      </w:pPr>
      <w:r w:rsidRPr="00401280">
        <w:rPr>
          <w:szCs w:val="24"/>
        </w:rPr>
        <w:t xml:space="preserve">Negyvenamųjų pastatų ir patalpų mėnesinis vieno kubinio metro nuompinigių dydis apskaičiuojamas pagal formulę </w:t>
      </w:r>
      <w:proofErr w:type="spellStart"/>
      <w:r w:rsidRPr="00401280">
        <w:rPr>
          <w:b/>
          <w:bCs/>
          <w:szCs w:val="24"/>
        </w:rPr>
        <w:t>Nmk</w:t>
      </w:r>
      <w:proofErr w:type="spellEnd"/>
      <w:r w:rsidRPr="00401280">
        <w:rPr>
          <w:b/>
          <w:bCs/>
          <w:szCs w:val="24"/>
        </w:rPr>
        <w:t xml:space="preserve"> = N/12</w:t>
      </w:r>
      <w:r w:rsidRPr="00401280">
        <w:rPr>
          <w:szCs w:val="24"/>
        </w:rPr>
        <w:t xml:space="preserve">, kur: </w:t>
      </w:r>
    </w:p>
    <w:p w14:paraId="4AA2E841" w14:textId="77777777" w:rsidR="00893ABF" w:rsidRPr="00401280" w:rsidRDefault="00893ABF" w:rsidP="00893ABF">
      <w:pPr>
        <w:pStyle w:val="Betarp"/>
        <w:ind w:firstLine="720"/>
        <w:jc w:val="both"/>
        <w:rPr>
          <w:szCs w:val="24"/>
        </w:rPr>
      </w:pPr>
      <w:proofErr w:type="spellStart"/>
      <w:r w:rsidRPr="00401280">
        <w:rPr>
          <w:b/>
          <w:bCs/>
          <w:szCs w:val="24"/>
        </w:rPr>
        <w:t>Nmk</w:t>
      </w:r>
      <w:proofErr w:type="spellEnd"/>
      <w:r w:rsidRPr="00401280">
        <w:rPr>
          <w:szCs w:val="24"/>
        </w:rPr>
        <w:t xml:space="preserve"> – mėnesinis negyvenamųjų pastatų ir patalpų vieno kubinio metro nuompinigių dydis;</w:t>
      </w:r>
    </w:p>
    <w:p w14:paraId="66B4D602" w14:textId="77777777" w:rsidR="00893ABF" w:rsidRPr="00401280" w:rsidRDefault="00893ABF" w:rsidP="00893ABF">
      <w:pPr>
        <w:pStyle w:val="Betarp"/>
        <w:ind w:firstLine="720"/>
        <w:jc w:val="both"/>
        <w:rPr>
          <w:szCs w:val="24"/>
        </w:rPr>
      </w:pPr>
      <w:r w:rsidRPr="00401280">
        <w:rPr>
          <w:b/>
          <w:bCs/>
          <w:szCs w:val="24"/>
        </w:rPr>
        <w:t xml:space="preserve">N – </w:t>
      </w:r>
      <w:r w:rsidRPr="00401280">
        <w:rPr>
          <w:szCs w:val="24"/>
        </w:rPr>
        <w:t>metinis negyvenamųjų pastatų ir patalpų vieno kubinio metro nuompinigių dydis.</w:t>
      </w:r>
    </w:p>
    <w:p w14:paraId="4283071C" w14:textId="77777777" w:rsidR="00893ABF" w:rsidRPr="00401280" w:rsidRDefault="00893ABF" w:rsidP="00893ABF">
      <w:pPr>
        <w:pStyle w:val="Betarp"/>
        <w:ind w:firstLine="720"/>
        <w:jc w:val="both"/>
        <w:rPr>
          <w:szCs w:val="24"/>
        </w:rPr>
      </w:pPr>
    </w:p>
    <w:p w14:paraId="37B484BB" w14:textId="77777777" w:rsidR="00893ABF" w:rsidRPr="00401280" w:rsidRDefault="00893ABF" w:rsidP="00893ABF">
      <w:pPr>
        <w:pStyle w:val="Betarp"/>
        <w:jc w:val="both"/>
        <w:rPr>
          <w:szCs w:val="24"/>
        </w:rPr>
      </w:pPr>
    </w:p>
    <w:p w14:paraId="2354BF52" w14:textId="76920A8C" w:rsidR="00893ABF" w:rsidRPr="00401280" w:rsidRDefault="00893ABF" w:rsidP="00893ABF">
      <w:pPr>
        <w:pStyle w:val="Pagrindinistekstas"/>
        <w:rPr>
          <w:b/>
          <w:szCs w:val="24"/>
        </w:rPr>
      </w:pPr>
      <w:r w:rsidRPr="00401280">
        <w:rPr>
          <w:b/>
          <w:szCs w:val="24"/>
        </w:rPr>
        <w:t xml:space="preserve">N = </w:t>
      </w:r>
      <w:r w:rsidR="00551AA9">
        <w:rPr>
          <w:b/>
          <w:szCs w:val="24"/>
        </w:rPr>
        <w:t>244,45</w:t>
      </w:r>
      <w:r w:rsidRPr="00401280">
        <w:rPr>
          <w:b/>
          <w:szCs w:val="24"/>
        </w:rPr>
        <w:t xml:space="preserve"> x </w:t>
      </w:r>
      <w:r w:rsidR="00597631" w:rsidRPr="00401280">
        <w:rPr>
          <w:b/>
          <w:szCs w:val="24"/>
        </w:rPr>
        <w:t>0,</w:t>
      </w:r>
      <w:r w:rsidR="00CE1B58" w:rsidRPr="00401280">
        <w:rPr>
          <w:b/>
          <w:szCs w:val="24"/>
        </w:rPr>
        <w:t>4</w:t>
      </w:r>
      <w:r w:rsidR="00B22F6C">
        <w:rPr>
          <w:b/>
          <w:szCs w:val="24"/>
        </w:rPr>
        <w:t>6</w:t>
      </w:r>
      <w:r w:rsidRPr="00401280">
        <w:rPr>
          <w:b/>
          <w:szCs w:val="24"/>
        </w:rPr>
        <w:t xml:space="preserve"> x </w:t>
      </w:r>
      <w:r w:rsidR="00730DCA" w:rsidRPr="00401280">
        <w:rPr>
          <w:b/>
          <w:szCs w:val="24"/>
        </w:rPr>
        <w:t>1</w:t>
      </w:r>
      <w:r w:rsidR="00CA0183" w:rsidRPr="00401280">
        <w:rPr>
          <w:b/>
          <w:szCs w:val="24"/>
        </w:rPr>
        <w:t>,</w:t>
      </w:r>
      <w:r w:rsidR="00730DCA" w:rsidRPr="00401280">
        <w:rPr>
          <w:b/>
          <w:szCs w:val="24"/>
        </w:rPr>
        <w:t>00</w:t>
      </w:r>
      <w:r w:rsidRPr="00401280">
        <w:rPr>
          <w:b/>
          <w:szCs w:val="24"/>
        </w:rPr>
        <w:t xml:space="preserve">/15 = </w:t>
      </w:r>
      <w:r w:rsidR="00C75CE8">
        <w:rPr>
          <w:b/>
          <w:szCs w:val="24"/>
        </w:rPr>
        <w:t>7,50</w:t>
      </w:r>
      <w:r w:rsidRPr="00401280">
        <w:rPr>
          <w:b/>
          <w:szCs w:val="24"/>
        </w:rPr>
        <w:t xml:space="preserve"> Eur už </w:t>
      </w:r>
      <w:r w:rsidR="000E7DEA" w:rsidRPr="00401280">
        <w:rPr>
          <w:b/>
          <w:szCs w:val="24"/>
        </w:rPr>
        <w:t xml:space="preserve">vieną kub. m per metus arba </w:t>
      </w:r>
      <w:r w:rsidR="00C75CE8">
        <w:rPr>
          <w:b/>
          <w:szCs w:val="24"/>
        </w:rPr>
        <w:t>7,50</w:t>
      </w:r>
      <w:r w:rsidR="000E7DEA" w:rsidRPr="00401280">
        <w:rPr>
          <w:b/>
          <w:szCs w:val="24"/>
        </w:rPr>
        <w:t>/12 = 0,</w:t>
      </w:r>
      <w:r w:rsidR="00C75CE8">
        <w:rPr>
          <w:b/>
          <w:szCs w:val="24"/>
        </w:rPr>
        <w:t>63</w:t>
      </w:r>
      <w:r w:rsidRPr="00401280">
        <w:rPr>
          <w:b/>
          <w:szCs w:val="24"/>
        </w:rPr>
        <w:t xml:space="preserve"> Eur už vieną kub. m per mėnesį</w:t>
      </w:r>
    </w:p>
    <w:p w14:paraId="053C67E9" w14:textId="77777777" w:rsidR="00893ABF" w:rsidRPr="00401280" w:rsidRDefault="00893ABF" w:rsidP="00893ABF">
      <w:pPr>
        <w:pStyle w:val="Betarp"/>
        <w:jc w:val="both"/>
        <w:rPr>
          <w:szCs w:val="24"/>
        </w:rPr>
      </w:pPr>
    </w:p>
    <w:p w14:paraId="796B152E" w14:textId="4619535A" w:rsidR="00893ABF" w:rsidRPr="00401280" w:rsidRDefault="000E7DEA" w:rsidP="00893ABF">
      <w:pPr>
        <w:pStyle w:val="Pagrindinistekstas"/>
        <w:rPr>
          <w:b/>
          <w:szCs w:val="24"/>
        </w:rPr>
      </w:pPr>
      <w:r w:rsidRPr="00401280">
        <w:rPr>
          <w:b/>
          <w:szCs w:val="24"/>
        </w:rPr>
        <w:t>1 kv. m = 0,</w:t>
      </w:r>
      <w:r w:rsidR="00C75CE8">
        <w:rPr>
          <w:b/>
          <w:szCs w:val="24"/>
        </w:rPr>
        <w:t>63</w:t>
      </w:r>
      <w:r w:rsidR="00CA0183" w:rsidRPr="00401280">
        <w:rPr>
          <w:b/>
          <w:szCs w:val="24"/>
        </w:rPr>
        <w:t xml:space="preserve"> X </w:t>
      </w:r>
      <w:r w:rsidR="00730DCA" w:rsidRPr="00401280">
        <w:rPr>
          <w:b/>
          <w:szCs w:val="24"/>
        </w:rPr>
        <w:t>3</w:t>
      </w:r>
      <w:r w:rsidRPr="00401280">
        <w:rPr>
          <w:b/>
          <w:szCs w:val="24"/>
        </w:rPr>
        <w:t>,</w:t>
      </w:r>
      <w:r w:rsidR="00730DCA" w:rsidRPr="00401280">
        <w:rPr>
          <w:b/>
          <w:szCs w:val="24"/>
        </w:rPr>
        <w:t>00</w:t>
      </w:r>
      <w:r w:rsidR="00893ABF" w:rsidRPr="00401280">
        <w:rPr>
          <w:b/>
          <w:szCs w:val="24"/>
        </w:rPr>
        <w:t xml:space="preserve"> </w:t>
      </w:r>
      <w:r w:rsidRPr="00401280">
        <w:rPr>
          <w:b/>
          <w:szCs w:val="24"/>
        </w:rPr>
        <w:t xml:space="preserve">= </w:t>
      </w:r>
      <w:r w:rsidR="00FC42BC" w:rsidRPr="00401280">
        <w:rPr>
          <w:b/>
          <w:szCs w:val="24"/>
        </w:rPr>
        <w:t>1</w:t>
      </w:r>
      <w:r w:rsidR="00C75CE8">
        <w:rPr>
          <w:b/>
          <w:szCs w:val="24"/>
        </w:rPr>
        <w:t>,89</w:t>
      </w:r>
      <w:r w:rsidR="00893ABF" w:rsidRPr="00401280">
        <w:rPr>
          <w:b/>
          <w:szCs w:val="24"/>
        </w:rPr>
        <w:t xml:space="preserve"> Eur</w:t>
      </w:r>
    </w:p>
    <w:p w14:paraId="1C18871D" w14:textId="77777777" w:rsidR="00893ABF" w:rsidRPr="00401280" w:rsidRDefault="00893ABF" w:rsidP="00893ABF">
      <w:pPr>
        <w:pStyle w:val="Betarp"/>
        <w:ind w:firstLine="720"/>
        <w:jc w:val="both"/>
        <w:rPr>
          <w:szCs w:val="24"/>
        </w:rPr>
      </w:pPr>
    </w:p>
    <w:p w14:paraId="740431AF" w14:textId="77777777" w:rsidR="00893ABF" w:rsidRPr="00401280" w:rsidRDefault="00893ABF" w:rsidP="00893ABF">
      <w:pPr>
        <w:pStyle w:val="Pagrindinistekstas"/>
      </w:pPr>
    </w:p>
    <w:p w14:paraId="5FF2F1B8" w14:textId="77777777" w:rsidR="00893ABF" w:rsidRPr="00401280" w:rsidRDefault="00893ABF" w:rsidP="00893ABF">
      <w:pPr>
        <w:tabs>
          <w:tab w:val="left" w:pos="567"/>
        </w:tabs>
        <w:rPr>
          <w:szCs w:val="24"/>
        </w:rPr>
      </w:pPr>
    </w:p>
    <w:p w14:paraId="06301676" w14:textId="53D3D998" w:rsidR="00893ABF" w:rsidRPr="00401280" w:rsidRDefault="00CA0183" w:rsidP="00893ABF">
      <w:pPr>
        <w:tabs>
          <w:tab w:val="left" w:pos="567"/>
        </w:tabs>
        <w:rPr>
          <w:szCs w:val="24"/>
        </w:rPr>
      </w:pPr>
      <w:r w:rsidRPr="00401280">
        <w:t>Infrastruktūros</w:t>
      </w:r>
      <w:r w:rsidR="00893ABF" w:rsidRPr="00401280">
        <w:t xml:space="preserve"> ir turto skyriaus vy</w:t>
      </w:r>
      <w:r w:rsidRPr="00401280">
        <w:t>r. specialistė</w:t>
      </w:r>
      <w:r w:rsidRPr="00401280">
        <w:tab/>
        <w:t xml:space="preserve"> _____________</w:t>
      </w:r>
      <w:r w:rsidRPr="00401280">
        <w:tab/>
      </w:r>
      <w:r w:rsidR="00551AA9">
        <w:t>Jolita Matulienė</w:t>
      </w:r>
      <w:r w:rsidR="00893ABF" w:rsidRPr="00401280">
        <w:t xml:space="preserve">      </w:t>
      </w:r>
    </w:p>
    <w:p w14:paraId="7DDA4E95" w14:textId="77777777" w:rsidR="00893ABF" w:rsidRPr="00401280" w:rsidRDefault="00893ABF" w:rsidP="00893ABF">
      <w:pPr>
        <w:pStyle w:val="Antrats"/>
        <w:tabs>
          <w:tab w:val="clear" w:pos="4153"/>
          <w:tab w:val="clear" w:pos="8306"/>
        </w:tabs>
      </w:pPr>
    </w:p>
    <w:sectPr w:rsidR="00893ABF" w:rsidRPr="00401280" w:rsidSect="00FC1CD3">
      <w:headerReference w:type="even" r:id="rId9"/>
      <w:headerReference w:type="default" r:id="rId10"/>
      <w:pgSz w:w="11906" w:h="16838" w:code="9"/>
      <w:pgMar w:top="1134" w:right="680" w:bottom="1134" w:left="1701" w:header="1134" w:footer="72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ED991" w14:textId="77777777" w:rsidR="003A715F" w:rsidRDefault="003A715F">
      <w:r>
        <w:separator/>
      </w:r>
    </w:p>
  </w:endnote>
  <w:endnote w:type="continuationSeparator" w:id="0">
    <w:p w14:paraId="11484961" w14:textId="77777777" w:rsidR="003A715F" w:rsidRDefault="003A7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0ABC0" w14:textId="77777777" w:rsidR="003A715F" w:rsidRDefault="003A715F">
      <w:r>
        <w:separator/>
      </w:r>
    </w:p>
  </w:footnote>
  <w:footnote w:type="continuationSeparator" w:id="0">
    <w:p w14:paraId="4AFCAD4B" w14:textId="77777777" w:rsidR="003A715F" w:rsidRDefault="003A7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9EA07" w14:textId="77777777" w:rsidR="00FC1CD3" w:rsidRDefault="00C86B52">
    <w:pPr>
      <w:pStyle w:val="Antrats"/>
      <w:framePr w:wrap="around" w:vAnchor="text" w:hAnchor="margin" w:xAlign="center" w:y="1"/>
      <w:rPr>
        <w:rStyle w:val="Puslapionumeris"/>
      </w:rPr>
    </w:pPr>
    <w:r>
      <w:rPr>
        <w:rStyle w:val="Puslapionumeris"/>
      </w:rPr>
      <w:fldChar w:fldCharType="begin"/>
    </w:r>
    <w:r w:rsidR="00F20019">
      <w:rPr>
        <w:rStyle w:val="Puslapionumeris"/>
      </w:rPr>
      <w:instrText xml:space="preserve">PAGE  </w:instrText>
    </w:r>
    <w:r>
      <w:rPr>
        <w:rStyle w:val="Puslapionumeris"/>
      </w:rPr>
      <w:fldChar w:fldCharType="end"/>
    </w:r>
  </w:p>
  <w:p w14:paraId="6A63FC3D" w14:textId="77777777" w:rsidR="00FC1CD3" w:rsidRDefault="00FC1C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2A4EF" w14:textId="77777777" w:rsidR="00FC1CD3" w:rsidRDefault="00FC1CD3">
    <w:pPr>
      <w:pStyle w:val="Antrats"/>
      <w:framePr w:wrap="around" w:vAnchor="text" w:hAnchor="margin" w:xAlign="center" w:y="1"/>
      <w:rPr>
        <w:rStyle w:val="Puslapionumeris"/>
      </w:rPr>
    </w:pPr>
  </w:p>
  <w:p w14:paraId="58CE0E69" w14:textId="77777777" w:rsidR="00FC1CD3" w:rsidRDefault="00FC1C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2DC7"/>
    <w:multiLevelType w:val="hybridMultilevel"/>
    <w:tmpl w:val="BAE46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2F1B78"/>
    <w:multiLevelType w:val="hybridMultilevel"/>
    <w:tmpl w:val="05480518"/>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180B28"/>
    <w:multiLevelType w:val="hybridMultilevel"/>
    <w:tmpl w:val="96AAA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0E27C1"/>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60124D25"/>
    <w:multiLevelType w:val="hybridMultilevel"/>
    <w:tmpl w:val="9FD06F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C90E3C"/>
    <w:multiLevelType w:val="hybridMultilevel"/>
    <w:tmpl w:val="B0B6D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261F75"/>
    <w:multiLevelType w:val="hybridMultilevel"/>
    <w:tmpl w:val="3E70C44C"/>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num w:numId="1" w16cid:durableId="1085803471">
    <w:abstractNumId w:val="3"/>
  </w:num>
  <w:num w:numId="2" w16cid:durableId="1984650951">
    <w:abstractNumId w:val="2"/>
  </w:num>
  <w:num w:numId="3" w16cid:durableId="1881241643">
    <w:abstractNumId w:val="4"/>
  </w:num>
  <w:num w:numId="4" w16cid:durableId="854460995">
    <w:abstractNumId w:val="1"/>
  </w:num>
  <w:num w:numId="5" w16cid:durableId="889072101">
    <w:abstractNumId w:val="6"/>
  </w:num>
  <w:num w:numId="6" w16cid:durableId="1268349900">
    <w:abstractNumId w:val="5"/>
  </w:num>
  <w:num w:numId="7" w16cid:durableId="778706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CD3"/>
    <w:rsid w:val="000064E2"/>
    <w:rsid w:val="000122ED"/>
    <w:rsid w:val="00023405"/>
    <w:rsid w:val="00031B2B"/>
    <w:rsid w:val="000448A1"/>
    <w:rsid w:val="000544FE"/>
    <w:rsid w:val="00060773"/>
    <w:rsid w:val="00064074"/>
    <w:rsid w:val="00067E4A"/>
    <w:rsid w:val="00075859"/>
    <w:rsid w:val="00076A1D"/>
    <w:rsid w:val="000775FE"/>
    <w:rsid w:val="0008431F"/>
    <w:rsid w:val="00095398"/>
    <w:rsid w:val="000D5C9A"/>
    <w:rsid w:val="000E656B"/>
    <w:rsid w:val="000E7DEA"/>
    <w:rsid w:val="001067D1"/>
    <w:rsid w:val="00107C26"/>
    <w:rsid w:val="00110BFE"/>
    <w:rsid w:val="00122D30"/>
    <w:rsid w:val="00133293"/>
    <w:rsid w:val="0013367C"/>
    <w:rsid w:val="001410FC"/>
    <w:rsid w:val="0014515B"/>
    <w:rsid w:val="00145584"/>
    <w:rsid w:val="00152F39"/>
    <w:rsid w:val="00154CF5"/>
    <w:rsid w:val="00166138"/>
    <w:rsid w:val="00166A66"/>
    <w:rsid w:val="00170129"/>
    <w:rsid w:val="0017442F"/>
    <w:rsid w:val="0017498D"/>
    <w:rsid w:val="00175B1D"/>
    <w:rsid w:val="00182224"/>
    <w:rsid w:val="00183891"/>
    <w:rsid w:val="001A0D67"/>
    <w:rsid w:val="001A76F1"/>
    <w:rsid w:val="001C2F5F"/>
    <w:rsid w:val="001D2199"/>
    <w:rsid w:val="001D7256"/>
    <w:rsid w:val="001F4549"/>
    <w:rsid w:val="001F4DB1"/>
    <w:rsid w:val="00214C09"/>
    <w:rsid w:val="00226341"/>
    <w:rsid w:val="00232DFE"/>
    <w:rsid w:val="00237894"/>
    <w:rsid w:val="00246298"/>
    <w:rsid w:val="0024717C"/>
    <w:rsid w:val="00251454"/>
    <w:rsid w:val="00261A15"/>
    <w:rsid w:val="00262712"/>
    <w:rsid w:val="00270212"/>
    <w:rsid w:val="002728B0"/>
    <w:rsid w:val="00274B49"/>
    <w:rsid w:val="0027647C"/>
    <w:rsid w:val="00281984"/>
    <w:rsid w:val="00281A27"/>
    <w:rsid w:val="00283794"/>
    <w:rsid w:val="00287DA7"/>
    <w:rsid w:val="00287E85"/>
    <w:rsid w:val="002E003F"/>
    <w:rsid w:val="002E1F99"/>
    <w:rsid w:val="002E23DF"/>
    <w:rsid w:val="002F084E"/>
    <w:rsid w:val="002F3F5F"/>
    <w:rsid w:val="002F43A5"/>
    <w:rsid w:val="00311D28"/>
    <w:rsid w:val="00312E52"/>
    <w:rsid w:val="00315057"/>
    <w:rsid w:val="00350292"/>
    <w:rsid w:val="0035358B"/>
    <w:rsid w:val="00361440"/>
    <w:rsid w:val="00365315"/>
    <w:rsid w:val="00372033"/>
    <w:rsid w:val="00372727"/>
    <w:rsid w:val="00384184"/>
    <w:rsid w:val="00394FD0"/>
    <w:rsid w:val="003A715F"/>
    <w:rsid w:val="003B0642"/>
    <w:rsid w:val="003B2523"/>
    <w:rsid w:val="003B536E"/>
    <w:rsid w:val="003C527C"/>
    <w:rsid w:val="003D08FF"/>
    <w:rsid w:val="003D2D04"/>
    <w:rsid w:val="003D49C8"/>
    <w:rsid w:val="003D7EFB"/>
    <w:rsid w:val="003E58A7"/>
    <w:rsid w:val="003F361D"/>
    <w:rsid w:val="00401280"/>
    <w:rsid w:val="00412CD2"/>
    <w:rsid w:val="00424FC7"/>
    <w:rsid w:val="00432B1A"/>
    <w:rsid w:val="00432FFE"/>
    <w:rsid w:val="00433D3F"/>
    <w:rsid w:val="00435B30"/>
    <w:rsid w:val="00453C89"/>
    <w:rsid w:val="004777FD"/>
    <w:rsid w:val="004823F1"/>
    <w:rsid w:val="00483B49"/>
    <w:rsid w:val="0049105B"/>
    <w:rsid w:val="004969E8"/>
    <w:rsid w:val="004A399D"/>
    <w:rsid w:val="004A79BE"/>
    <w:rsid w:val="004B2369"/>
    <w:rsid w:val="004B4EC0"/>
    <w:rsid w:val="004B5AC2"/>
    <w:rsid w:val="004C48CF"/>
    <w:rsid w:val="004D0B8A"/>
    <w:rsid w:val="004E47E9"/>
    <w:rsid w:val="004F3C97"/>
    <w:rsid w:val="004F5583"/>
    <w:rsid w:val="004F577A"/>
    <w:rsid w:val="004F75A2"/>
    <w:rsid w:val="004F7D83"/>
    <w:rsid w:val="00500C9E"/>
    <w:rsid w:val="00501C69"/>
    <w:rsid w:val="00512CD9"/>
    <w:rsid w:val="0051423F"/>
    <w:rsid w:val="005142D6"/>
    <w:rsid w:val="00514425"/>
    <w:rsid w:val="0051527B"/>
    <w:rsid w:val="0053204E"/>
    <w:rsid w:val="00533334"/>
    <w:rsid w:val="00542B92"/>
    <w:rsid w:val="00545448"/>
    <w:rsid w:val="00551AA9"/>
    <w:rsid w:val="00553640"/>
    <w:rsid w:val="0055451A"/>
    <w:rsid w:val="00565FAC"/>
    <w:rsid w:val="0057189A"/>
    <w:rsid w:val="00573B99"/>
    <w:rsid w:val="0058172F"/>
    <w:rsid w:val="00582B7E"/>
    <w:rsid w:val="00591FE8"/>
    <w:rsid w:val="00597631"/>
    <w:rsid w:val="005A5750"/>
    <w:rsid w:val="005B2122"/>
    <w:rsid w:val="005C1789"/>
    <w:rsid w:val="005C1DD1"/>
    <w:rsid w:val="005C2B99"/>
    <w:rsid w:val="005D336B"/>
    <w:rsid w:val="005D44DA"/>
    <w:rsid w:val="005E442E"/>
    <w:rsid w:val="005F5D52"/>
    <w:rsid w:val="005F72AE"/>
    <w:rsid w:val="005F7728"/>
    <w:rsid w:val="006046BD"/>
    <w:rsid w:val="006110DA"/>
    <w:rsid w:val="00625E50"/>
    <w:rsid w:val="006329AD"/>
    <w:rsid w:val="0063578B"/>
    <w:rsid w:val="00641E12"/>
    <w:rsid w:val="00662A6D"/>
    <w:rsid w:val="00664B11"/>
    <w:rsid w:val="0067126B"/>
    <w:rsid w:val="00672F5A"/>
    <w:rsid w:val="00682C97"/>
    <w:rsid w:val="00686A74"/>
    <w:rsid w:val="00692337"/>
    <w:rsid w:val="006A29E6"/>
    <w:rsid w:val="006A4045"/>
    <w:rsid w:val="006A72FE"/>
    <w:rsid w:val="006B6785"/>
    <w:rsid w:val="006C134E"/>
    <w:rsid w:val="006E33B9"/>
    <w:rsid w:val="006F1AF9"/>
    <w:rsid w:val="0070640A"/>
    <w:rsid w:val="00711852"/>
    <w:rsid w:val="00730DCA"/>
    <w:rsid w:val="00732616"/>
    <w:rsid w:val="00734333"/>
    <w:rsid w:val="00740FEB"/>
    <w:rsid w:val="007419D2"/>
    <w:rsid w:val="00743714"/>
    <w:rsid w:val="00746023"/>
    <w:rsid w:val="0075550E"/>
    <w:rsid w:val="007604E6"/>
    <w:rsid w:val="007639F1"/>
    <w:rsid w:val="007647E3"/>
    <w:rsid w:val="007654E4"/>
    <w:rsid w:val="00765C03"/>
    <w:rsid w:val="0078478B"/>
    <w:rsid w:val="007860A8"/>
    <w:rsid w:val="007A5AFA"/>
    <w:rsid w:val="007C1B73"/>
    <w:rsid w:val="007E13A9"/>
    <w:rsid w:val="007E4CDC"/>
    <w:rsid w:val="00811BD2"/>
    <w:rsid w:val="00813AC7"/>
    <w:rsid w:val="00816E6E"/>
    <w:rsid w:val="00846B77"/>
    <w:rsid w:val="00850195"/>
    <w:rsid w:val="00862945"/>
    <w:rsid w:val="008758B4"/>
    <w:rsid w:val="00886E2F"/>
    <w:rsid w:val="00892223"/>
    <w:rsid w:val="00893ABF"/>
    <w:rsid w:val="008962CF"/>
    <w:rsid w:val="008A4BEF"/>
    <w:rsid w:val="008A7972"/>
    <w:rsid w:val="008C2222"/>
    <w:rsid w:val="008C4BDA"/>
    <w:rsid w:val="008D5CAE"/>
    <w:rsid w:val="008E30CC"/>
    <w:rsid w:val="008E3FFB"/>
    <w:rsid w:val="008E48F8"/>
    <w:rsid w:val="0090165C"/>
    <w:rsid w:val="009047CC"/>
    <w:rsid w:val="00905837"/>
    <w:rsid w:val="009067DD"/>
    <w:rsid w:val="0091760B"/>
    <w:rsid w:val="009176AD"/>
    <w:rsid w:val="00925A72"/>
    <w:rsid w:val="00931D64"/>
    <w:rsid w:val="00933612"/>
    <w:rsid w:val="009347C7"/>
    <w:rsid w:val="009377A3"/>
    <w:rsid w:val="00946530"/>
    <w:rsid w:val="00954910"/>
    <w:rsid w:val="009606F7"/>
    <w:rsid w:val="009619A1"/>
    <w:rsid w:val="00971452"/>
    <w:rsid w:val="00972F15"/>
    <w:rsid w:val="009865B9"/>
    <w:rsid w:val="00986782"/>
    <w:rsid w:val="009907E1"/>
    <w:rsid w:val="00992B19"/>
    <w:rsid w:val="009C134C"/>
    <w:rsid w:val="009D4154"/>
    <w:rsid w:val="009E6EAE"/>
    <w:rsid w:val="009F1193"/>
    <w:rsid w:val="00A01BD7"/>
    <w:rsid w:val="00A10EE6"/>
    <w:rsid w:val="00A151E4"/>
    <w:rsid w:val="00A24FE6"/>
    <w:rsid w:val="00A26FCE"/>
    <w:rsid w:val="00A40C8E"/>
    <w:rsid w:val="00A43687"/>
    <w:rsid w:val="00A61A07"/>
    <w:rsid w:val="00A7168D"/>
    <w:rsid w:val="00A85052"/>
    <w:rsid w:val="00AA7C0F"/>
    <w:rsid w:val="00AB50F1"/>
    <w:rsid w:val="00AC75A5"/>
    <w:rsid w:val="00AD18F9"/>
    <w:rsid w:val="00AD5753"/>
    <w:rsid w:val="00AD7C4E"/>
    <w:rsid w:val="00AE2134"/>
    <w:rsid w:val="00AE69A4"/>
    <w:rsid w:val="00AF307F"/>
    <w:rsid w:val="00AF7F99"/>
    <w:rsid w:val="00B01956"/>
    <w:rsid w:val="00B14102"/>
    <w:rsid w:val="00B22C79"/>
    <w:rsid w:val="00B22F6C"/>
    <w:rsid w:val="00B418C7"/>
    <w:rsid w:val="00B45FEE"/>
    <w:rsid w:val="00B52311"/>
    <w:rsid w:val="00B5274F"/>
    <w:rsid w:val="00B52D7F"/>
    <w:rsid w:val="00B53747"/>
    <w:rsid w:val="00B637F9"/>
    <w:rsid w:val="00B668F0"/>
    <w:rsid w:val="00B82C13"/>
    <w:rsid w:val="00B951B0"/>
    <w:rsid w:val="00B95D64"/>
    <w:rsid w:val="00BA55C2"/>
    <w:rsid w:val="00BB5F42"/>
    <w:rsid w:val="00BB636A"/>
    <w:rsid w:val="00BE696A"/>
    <w:rsid w:val="00BF2078"/>
    <w:rsid w:val="00BF40F1"/>
    <w:rsid w:val="00BF6A33"/>
    <w:rsid w:val="00C0081B"/>
    <w:rsid w:val="00C01794"/>
    <w:rsid w:val="00C02331"/>
    <w:rsid w:val="00C1630A"/>
    <w:rsid w:val="00C320EB"/>
    <w:rsid w:val="00C3703C"/>
    <w:rsid w:val="00C37116"/>
    <w:rsid w:val="00C42389"/>
    <w:rsid w:val="00C43EC0"/>
    <w:rsid w:val="00C520C9"/>
    <w:rsid w:val="00C531AF"/>
    <w:rsid w:val="00C53C9C"/>
    <w:rsid w:val="00C54CE5"/>
    <w:rsid w:val="00C550DF"/>
    <w:rsid w:val="00C61D7C"/>
    <w:rsid w:val="00C63178"/>
    <w:rsid w:val="00C674C0"/>
    <w:rsid w:val="00C74940"/>
    <w:rsid w:val="00C75CE8"/>
    <w:rsid w:val="00C86B52"/>
    <w:rsid w:val="00CA0183"/>
    <w:rsid w:val="00CA1594"/>
    <w:rsid w:val="00CD3D35"/>
    <w:rsid w:val="00CE1B58"/>
    <w:rsid w:val="00CF2EB0"/>
    <w:rsid w:val="00D15877"/>
    <w:rsid w:val="00D31903"/>
    <w:rsid w:val="00D372E2"/>
    <w:rsid w:val="00D47CE0"/>
    <w:rsid w:val="00D513AA"/>
    <w:rsid w:val="00D614BF"/>
    <w:rsid w:val="00D646DA"/>
    <w:rsid w:val="00D67607"/>
    <w:rsid w:val="00D71FEF"/>
    <w:rsid w:val="00D75F4B"/>
    <w:rsid w:val="00D82C9A"/>
    <w:rsid w:val="00D86905"/>
    <w:rsid w:val="00D9428E"/>
    <w:rsid w:val="00D94C91"/>
    <w:rsid w:val="00D95B97"/>
    <w:rsid w:val="00DB16F5"/>
    <w:rsid w:val="00DB267B"/>
    <w:rsid w:val="00DB2C45"/>
    <w:rsid w:val="00DC6D29"/>
    <w:rsid w:val="00DC72C4"/>
    <w:rsid w:val="00DD1EAE"/>
    <w:rsid w:val="00DE1EA2"/>
    <w:rsid w:val="00DE41EA"/>
    <w:rsid w:val="00DF3BC4"/>
    <w:rsid w:val="00DF4642"/>
    <w:rsid w:val="00DF67BC"/>
    <w:rsid w:val="00E24507"/>
    <w:rsid w:val="00E34662"/>
    <w:rsid w:val="00E35A27"/>
    <w:rsid w:val="00E42C5F"/>
    <w:rsid w:val="00E674D3"/>
    <w:rsid w:val="00E67F79"/>
    <w:rsid w:val="00EA0B13"/>
    <w:rsid w:val="00EB090B"/>
    <w:rsid w:val="00EC0D16"/>
    <w:rsid w:val="00ED244D"/>
    <w:rsid w:val="00ED64B6"/>
    <w:rsid w:val="00EE035F"/>
    <w:rsid w:val="00EE52F4"/>
    <w:rsid w:val="00EE6748"/>
    <w:rsid w:val="00EF4B01"/>
    <w:rsid w:val="00EF694A"/>
    <w:rsid w:val="00F109CA"/>
    <w:rsid w:val="00F10D7C"/>
    <w:rsid w:val="00F17ACA"/>
    <w:rsid w:val="00F20019"/>
    <w:rsid w:val="00F2568A"/>
    <w:rsid w:val="00F320CA"/>
    <w:rsid w:val="00F34329"/>
    <w:rsid w:val="00F3652C"/>
    <w:rsid w:val="00F43189"/>
    <w:rsid w:val="00F445FB"/>
    <w:rsid w:val="00F45A25"/>
    <w:rsid w:val="00F45EAE"/>
    <w:rsid w:val="00F51698"/>
    <w:rsid w:val="00F53AA4"/>
    <w:rsid w:val="00F61CB5"/>
    <w:rsid w:val="00F6384B"/>
    <w:rsid w:val="00F70327"/>
    <w:rsid w:val="00F721B9"/>
    <w:rsid w:val="00F72CF6"/>
    <w:rsid w:val="00F84D3C"/>
    <w:rsid w:val="00F90613"/>
    <w:rsid w:val="00F92250"/>
    <w:rsid w:val="00FB4FC8"/>
    <w:rsid w:val="00FC1CD3"/>
    <w:rsid w:val="00FC42BC"/>
    <w:rsid w:val="00FC58BB"/>
    <w:rsid w:val="00FD071F"/>
    <w:rsid w:val="00FD0821"/>
    <w:rsid w:val="00FD6D7A"/>
    <w:rsid w:val="00FE5AAB"/>
    <w:rsid w:val="00FE5E67"/>
    <w:rsid w:val="00FF13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90F3CE"/>
  <w15:docId w15:val="{B7241EB4-2C67-47B5-91CD-AC50972A7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FC1CD3"/>
    <w:rPr>
      <w:sz w:val="24"/>
    </w:rPr>
  </w:style>
  <w:style w:type="paragraph" w:styleId="Antrat1">
    <w:name w:val="heading 1"/>
    <w:basedOn w:val="prastasis"/>
    <w:next w:val="prastasis"/>
    <w:link w:val="Antrat1Diagrama"/>
    <w:qFormat/>
    <w:rsid w:val="00FC1CD3"/>
    <w:pPr>
      <w:keepNext/>
      <w:jc w:val="center"/>
      <w:outlineLvl w:val="0"/>
    </w:pPr>
    <w:rPr>
      <w:b/>
      <w:lang w:val="en-US"/>
    </w:rPr>
  </w:style>
  <w:style w:type="paragraph" w:styleId="Antrat3">
    <w:name w:val="heading 3"/>
    <w:basedOn w:val="prastasis"/>
    <w:next w:val="prastasis"/>
    <w:qFormat/>
    <w:rsid w:val="00FC1CD3"/>
    <w:pPr>
      <w:keepNext/>
      <w:jc w:val="center"/>
      <w:outlineLvl w:val="2"/>
    </w:pPr>
    <w:rPr>
      <w:b/>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C1CD3"/>
    <w:pPr>
      <w:tabs>
        <w:tab w:val="center" w:pos="4153"/>
        <w:tab w:val="right" w:pos="8306"/>
      </w:tabs>
    </w:pPr>
  </w:style>
  <w:style w:type="paragraph" w:styleId="Porat">
    <w:name w:val="footer"/>
    <w:basedOn w:val="prastasis"/>
    <w:rsid w:val="00FC1CD3"/>
    <w:pPr>
      <w:tabs>
        <w:tab w:val="center" w:pos="4153"/>
        <w:tab w:val="right" w:pos="8306"/>
      </w:tabs>
    </w:pPr>
  </w:style>
  <w:style w:type="character" w:styleId="Hipersaitas">
    <w:name w:val="Hyperlink"/>
    <w:rsid w:val="00FC1CD3"/>
    <w:rPr>
      <w:color w:val="auto"/>
      <w:u w:val="none"/>
    </w:rPr>
  </w:style>
  <w:style w:type="character" w:styleId="Puslapionumeris">
    <w:name w:val="page number"/>
    <w:basedOn w:val="Numatytasispastraiposriftas"/>
    <w:rsid w:val="00FC1CD3"/>
  </w:style>
  <w:style w:type="paragraph" w:styleId="Pagrindiniotekstotrauka">
    <w:name w:val="Body Text Indent"/>
    <w:basedOn w:val="prastasis"/>
    <w:rsid w:val="00FC1CD3"/>
    <w:pPr>
      <w:ind w:firstLine="851"/>
    </w:pPr>
  </w:style>
  <w:style w:type="paragraph" w:styleId="Pagrindinistekstas">
    <w:name w:val="Body Text"/>
    <w:link w:val="PagrindinistekstasDiagrama"/>
    <w:rsid w:val="00261A15"/>
    <w:pPr>
      <w:ind w:firstLine="312"/>
      <w:jc w:val="both"/>
    </w:pPr>
    <w:rPr>
      <w:sz w:val="24"/>
    </w:rPr>
  </w:style>
  <w:style w:type="paragraph" w:styleId="Pavadinimas">
    <w:name w:val="Title"/>
    <w:basedOn w:val="prastasis"/>
    <w:link w:val="PavadinimasDiagrama"/>
    <w:qFormat/>
    <w:rsid w:val="00FC1CD3"/>
    <w:pPr>
      <w:jc w:val="center"/>
    </w:pPr>
    <w:rPr>
      <w:b/>
      <w:bCs/>
      <w:szCs w:val="24"/>
      <w:lang w:val="en-US"/>
    </w:rPr>
  </w:style>
  <w:style w:type="paragraph" w:styleId="Pagrindiniotekstotrauka2">
    <w:name w:val="Body Text Indent 2"/>
    <w:basedOn w:val="prastasis"/>
    <w:rsid w:val="00FC1CD3"/>
    <w:pPr>
      <w:spacing w:before="120" w:after="120"/>
      <w:ind w:firstLine="720"/>
      <w:jc w:val="both"/>
    </w:pPr>
    <w:rPr>
      <w:szCs w:val="24"/>
    </w:rPr>
  </w:style>
  <w:style w:type="paragraph" w:styleId="Pagrindinistekstas2">
    <w:name w:val="Body Text 2"/>
    <w:basedOn w:val="prastasis"/>
    <w:rsid w:val="00FC1CD3"/>
    <w:pPr>
      <w:jc w:val="both"/>
    </w:pPr>
    <w:rPr>
      <w:sz w:val="22"/>
    </w:rPr>
  </w:style>
  <w:style w:type="character" w:customStyle="1" w:styleId="Antrat1Diagrama">
    <w:name w:val="Antraštė 1 Diagrama"/>
    <w:link w:val="Antrat1"/>
    <w:rsid w:val="00FC1CD3"/>
    <w:rPr>
      <w:b/>
      <w:sz w:val="24"/>
      <w:lang w:val="en-US" w:eastAsia="en-US"/>
    </w:rPr>
  </w:style>
  <w:style w:type="character" w:customStyle="1" w:styleId="AntratsDiagrama">
    <w:name w:val="Antraštės Diagrama"/>
    <w:link w:val="Antrats"/>
    <w:rsid w:val="00FC1CD3"/>
    <w:rPr>
      <w:sz w:val="24"/>
      <w:lang w:eastAsia="en-US"/>
    </w:rPr>
  </w:style>
  <w:style w:type="paragraph" w:styleId="Paantrat">
    <w:name w:val="Subtitle"/>
    <w:basedOn w:val="prastasis"/>
    <w:link w:val="PaantratDiagrama"/>
    <w:qFormat/>
    <w:rsid w:val="00107C26"/>
    <w:pPr>
      <w:tabs>
        <w:tab w:val="left" w:pos="567"/>
      </w:tabs>
      <w:jc w:val="center"/>
    </w:pPr>
    <w:rPr>
      <w:b/>
      <w:bCs/>
      <w:szCs w:val="24"/>
    </w:rPr>
  </w:style>
  <w:style w:type="character" w:customStyle="1" w:styleId="PaantratDiagrama">
    <w:name w:val="Paantraštė Diagrama"/>
    <w:link w:val="Paantrat"/>
    <w:rsid w:val="00107C26"/>
    <w:rPr>
      <w:b/>
      <w:bCs/>
      <w:sz w:val="24"/>
      <w:szCs w:val="24"/>
      <w:lang w:eastAsia="en-US"/>
    </w:rPr>
  </w:style>
  <w:style w:type="paragraph" w:customStyle="1" w:styleId="Default">
    <w:name w:val="Default"/>
    <w:rsid w:val="00B418C7"/>
    <w:pPr>
      <w:autoSpaceDE w:val="0"/>
      <w:autoSpaceDN w:val="0"/>
      <w:adjustRightInd w:val="0"/>
    </w:pPr>
    <w:rPr>
      <w:color w:val="000000"/>
      <w:sz w:val="24"/>
      <w:szCs w:val="24"/>
    </w:rPr>
  </w:style>
  <w:style w:type="table" w:styleId="Lentelstinklelis">
    <w:name w:val="Table Grid"/>
    <w:basedOn w:val="prastojilentel"/>
    <w:rsid w:val="00B41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vadinimasDiagrama">
    <w:name w:val="Pavadinimas Diagrama"/>
    <w:link w:val="Pavadinimas"/>
    <w:rsid w:val="002E1F99"/>
    <w:rPr>
      <w:b/>
      <w:bCs/>
      <w:sz w:val="24"/>
      <w:szCs w:val="24"/>
      <w:lang w:val="en-US" w:eastAsia="en-US"/>
    </w:rPr>
  </w:style>
  <w:style w:type="paragraph" w:styleId="Debesliotekstas">
    <w:name w:val="Balloon Text"/>
    <w:basedOn w:val="prastasis"/>
    <w:link w:val="DebesliotekstasDiagrama"/>
    <w:rsid w:val="006A29E6"/>
    <w:rPr>
      <w:rFonts w:ascii="Tahoma" w:hAnsi="Tahoma"/>
      <w:sz w:val="16"/>
      <w:szCs w:val="16"/>
    </w:rPr>
  </w:style>
  <w:style w:type="character" w:customStyle="1" w:styleId="DebesliotekstasDiagrama">
    <w:name w:val="Debesėlio tekstas Diagrama"/>
    <w:link w:val="Debesliotekstas"/>
    <w:rsid w:val="006A29E6"/>
    <w:rPr>
      <w:rFonts w:ascii="Tahoma" w:hAnsi="Tahoma" w:cs="Tahoma"/>
      <w:sz w:val="16"/>
      <w:szCs w:val="16"/>
      <w:lang w:eastAsia="en-US"/>
    </w:rPr>
  </w:style>
  <w:style w:type="character" w:customStyle="1" w:styleId="PagrindinistekstasDiagrama">
    <w:name w:val="Pagrindinis tekstas Diagrama"/>
    <w:link w:val="Pagrindinistekstas"/>
    <w:rsid w:val="00261A15"/>
    <w:rPr>
      <w:sz w:val="24"/>
      <w:lang w:eastAsia="en-US" w:bidi="ar-SA"/>
    </w:rPr>
  </w:style>
  <w:style w:type="paragraph" w:styleId="Betarp">
    <w:name w:val="No Spacing"/>
    <w:qFormat/>
    <w:rsid w:val="00261A15"/>
    <w:rPr>
      <w:sz w:val="24"/>
    </w:rPr>
  </w:style>
  <w:style w:type="character" w:styleId="Neapdorotaspaminjimas">
    <w:name w:val="Unresolved Mention"/>
    <w:basedOn w:val="Numatytasispastraiposriftas"/>
    <w:rsid w:val="00B45F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yperlink" Target="https://www.jurbarkas.lt/uploads/Kontaktai/kontaktas_54/Sveikatos_reikal_koordinatoriaus.pdf" TargetMode="External"/><Relationship Id="rId3" Type="http://schemas.openxmlformats.org/officeDocument/2006/relationships/settings" Target="settings.xml"/><Relationship Id="rId7" Type="http://schemas.openxmlformats.org/officeDocument/2006/relationships/hyperlink" Target="https://e.teisma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t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atsakymas</Template>
  <TotalTime>1</TotalTime>
  <Pages>3</Pages>
  <Words>4931</Words>
  <Characters>2811</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Del</vt:lpstr>
    </vt:vector>
  </TitlesOfParts>
  <Company>Sveikatos apsaugos ministerija</Company>
  <LinksUpToDate>false</LinksUpToDate>
  <CharactersWithSpaces>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creator>Egle</dc:creator>
  <cp:lastModifiedBy>Dovilė Dačkauskaitė</cp:lastModifiedBy>
  <cp:revision>2</cp:revision>
  <cp:lastPrinted>2020-12-15T12:31:00Z</cp:lastPrinted>
  <dcterms:created xsi:type="dcterms:W3CDTF">2026-08-13T06:38:00Z</dcterms:created>
  <dcterms:modified xsi:type="dcterms:W3CDTF">2026-08-13T06:38:00Z</dcterms:modified>
</cp:coreProperties>
</file>